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jc w:val="center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9923"/>
      </w:tblGrid>
      <w:tr w:rsidR="00A41B0E" w:rsidRPr="008A087D" w:rsidTr="00204206">
        <w:trPr>
          <w:trHeight w:val="851"/>
          <w:jc w:val="center"/>
        </w:trPr>
        <w:tc>
          <w:tcPr>
            <w:tcW w:w="9923" w:type="dxa"/>
            <w:vAlign w:val="center"/>
          </w:tcPr>
          <w:p w:rsidR="00562D2D" w:rsidRPr="00562D2D" w:rsidRDefault="00562D2D" w:rsidP="00562D2D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562D2D">
              <w:rPr>
                <w:rFonts w:ascii="ISOCPEUR" w:hAnsi="ISOCPEUR"/>
                <w:b/>
                <w:i/>
                <w:sz w:val="32"/>
                <w:szCs w:val="32"/>
              </w:rPr>
              <w:t>Российская Федерация</w:t>
            </w:r>
          </w:p>
          <w:p w:rsidR="00562D2D" w:rsidRPr="00562D2D" w:rsidRDefault="00562D2D" w:rsidP="00562D2D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562D2D">
              <w:rPr>
                <w:rFonts w:ascii="ISOCPEUR" w:hAnsi="ISOCPEUR"/>
                <w:b/>
                <w:i/>
                <w:sz w:val="32"/>
                <w:szCs w:val="32"/>
              </w:rPr>
              <w:t>Санкт-Петербург</w:t>
            </w:r>
          </w:p>
          <w:p w:rsidR="00A41B0E" w:rsidRPr="00562D2D" w:rsidRDefault="00D105EA" w:rsidP="00562D2D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>
              <w:rPr>
                <w:rFonts w:ascii="ISOCPEUR" w:hAnsi="ISOCPEUR"/>
                <w:b/>
                <w:i/>
                <w:sz w:val="32"/>
                <w:szCs w:val="32"/>
              </w:rPr>
              <w:t>ООО «РС ГРУПП</w:t>
            </w:r>
            <w:r w:rsidR="00562D2D" w:rsidRPr="00562D2D">
              <w:rPr>
                <w:rFonts w:ascii="ISOCPEUR" w:hAnsi="ISOCPEUR"/>
                <w:b/>
                <w:i/>
                <w:sz w:val="32"/>
                <w:szCs w:val="32"/>
              </w:rPr>
              <w:t>»</w:t>
            </w:r>
          </w:p>
        </w:tc>
      </w:tr>
      <w:tr w:rsidR="00562D2D" w:rsidRPr="00B60858" w:rsidTr="00204206">
        <w:trPr>
          <w:trHeight w:val="1418"/>
          <w:jc w:val="center"/>
        </w:trPr>
        <w:tc>
          <w:tcPr>
            <w:tcW w:w="9923" w:type="dxa"/>
            <w:vAlign w:val="center"/>
          </w:tcPr>
          <w:p w:rsidR="00562D2D" w:rsidRPr="00562D2D" w:rsidRDefault="00562D2D" w:rsidP="00562D2D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caps/>
                <w:sz w:val="52"/>
                <w:szCs w:val="52"/>
                <w:lang w:val="en-US"/>
              </w:rPr>
            </w:pPr>
            <w:r w:rsidRPr="00562D2D">
              <w:rPr>
                <w:rFonts w:ascii="ISOCPEUR" w:hAnsi="ISOCPEUR"/>
                <w:b/>
                <w:i/>
                <w:caps/>
                <w:sz w:val="52"/>
                <w:szCs w:val="52"/>
              </w:rPr>
              <w:t>РСГ-0</w:t>
            </w:r>
            <w:r w:rsidR="00D105EA">
              <w:rPr>
                <w:rFonts w:ascii="ISOCPEUR" w:hAnsi="ISOCPEUR"/>
                <w:b/>
                <w:i/>
                <w:caps/>
                <w:sz w:val="52"/>
                <w:szCs w:val="52"/>
              </w:rPr>
              <w:t>17-</w:t>
            </w:r>
            <w:r w:rsidR="00D16713">
              <w:rPr>
                <w:rFonts w:ascii="ISOCPEUR" w:hAnsi="ISOCPEUR"/>
                <w:b/>
                <w:i/>
                <w:caps/>
                <w:sz w:val="52"/>
                <w:szCs w:val="52"/>
              </w:rPr>
              <w:t>31.08-Р</w:t>
            </w:r>
          </w:p>
        </w:tc>
      </w:tr>
      <w:tr w:rsidR="00562D2D" w:rsidRPr="00B60858" w:rsidTr="00204206">
        <w:trPr>
          <w:trHeight w:val="1469"/>
          <w:jc w:val="center"/>
        </w:trPr>
        <w:tc>
          <w:tcPr>
            <w:tcW w:w="9923" w:type="dxa"/>
          </w:tcPr>
          <w:p w:rsidR="00D16713" w:rsidRDefault="00562D2D" w:rsidP="008F012F">
            <w:pPr>
              <w:autoSpaceDE w:val="0"/>
              <w:autoSpaceDN w:val="0"/>
              <w:adjustRightInd w:val="0"/>
              <w:spacing w:line="240" w:lineRule="auto"/>
              <w:ind w:hanging="27"/>
              <w:jc w:val="center"/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</w:pPr>
            <w:r w:rsidRPr="00562D2D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>"</w:t>
            </w:r>
            <w:r w:rsidR="00D16713" w:rsidRPr="00D16713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 xml:space="preserve">Строительство производственно-бытового здания </w:t>
            </w:r>
          </w:p>
          <w:p w:rsidR="00562D2D" w:rsidRPr="00562D2D" w:rsidRDefault="00D16713" w:rsidP="003B6B90">
            <w:pPr>
              <w:autoSpaceDE w:val="0"/>
              <w:autoSpaceDN w:val="0"/>
              <w:adjustRightInd w:val="0"/>
              <w:spacing w:line="240" w:lineRule="auto"/>
              <w:ind w:hanging="27"/>
              <w:jc w:val="center"/>
              <w:rPr>
                <w:b/>
                <w:sz w:val="40"/>
                <w:szCs w:val="40"/>
              </w:rPr>
            </w:pPr>
            <w:r w:rsidRPr="00D16713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>Выгостровской ГЭС</w:t>
            </w:r>
            <w:r w:rsidR="00562D2D" w:rsidRPr="00562D2D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>"</w:t>
            </w:r>
          </w:p>
        </w:tc>
      </w:tr>
      <w:tr w:rsidR="00562D2D" w:rsidRPr="00562D2D" w:rsidTr="00204206">
        <w:trPr>
          <w:trHeight w:val="567"/>
          <w:jc w:val="center"/>
        </w:trPr>
        <w:tc>
          <w:tcPr>
            <w:tcW w:w="9923" w:type="dxa"/>
            <w:vAlign w:val="center"/>
          </w:tcPr>
          <w:p w:rsidR="00562D2D" w:rsidRDefault="003B6B90" w:rsidP="00562D2D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52"/>
                <w:szCs w:val="52"/>
              </w:rPr>
            </w:pPr>
            <w:r>
              <w:rPr>
                <w:rFonts w:ascii="ISOCPEUR" w:hAnsi="ISOCPEUR"/>
                <w:b/>
                <w:i/>
                <w:caps/>
                <w:sz w:val="52"/>
                <w:szCs w:val="52"/>
              </w:rPr>
              <w:t>РАбочая</w:t>
            </w:r>
            <w:r w:rsidR="00562D2D" w:rsidRPr="00562D2D">
              <w:rPr>
                <w:rFonts w:ascii="ISOCPEUR" w:hAnsi="ISOCPEUR"/>
                <w:b/>
                <w:i/>
                <w:caps/>
                <w:sz w:val="52"/>
                <w:szCs w:val="52"/>
              </w:rPr>
              <w:t xml:space="preserve"> документация</w:t>
            </w:r>
          </w:p>
          <w:p w:rsidR="00D1370E" w:rsidRPr="00562D2D" w:rsidRDefault="00D1370E" w:rsidP="00562D2D">
            <w:pPr>
              <w:pStyle w:val="aff1"/>
              <w:spacing w:line="240" w:lineRule="auto"/>
              <w:ind w:firstLine="0"/>
              <w:jc w:val="center"/>
              <w:rPr>
                <w:b/>
                <w:i/>
                <w:sz w:val="40"/>
                <w:szCs w:val="40"/>
              </w:rPr>
            </w:pPr>
          </w:p>
        </w:tc>
      </w:tr>
      <w:tr w:rsidR="00BE36A2" w:rsidRPr="00562D2D" w:rsidTr="00204206">
        <w:trPr>
          <w:trHeight w:val="567"/>
          <w:jc w:val="center"/>
        </w:trPr>
        <w:tc>
          <w:tcPr>
            <w:tcW w:w="9923" w:type="dxa"/>
            <w:vAlign w:val="center"/>
          </w:tcPr>
          <w:p w:rsidR="00BE36A2" w:rsidRDefault="00BE36A2" w:rsidP="00BE36A2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BE36A2" w:rsidRDefault="00BE36A2" w:rsidP="00BE36A2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  <w:r w:rsidRPr="00BE36A2">
              <w:rPr>
                <w:rFonts w:ascii="ISOCPEUR" w:hAnsi="ISOCPEUR"/>
                <w:b/>
                <w:i/>
                <w:caps/>
                <w:sz w:val="28"/>
                <w:szCs w:val="28"/>
              </w:rPr>
              <w:t>Раздел 5</w:t>
            </w:r>
            <w:r>
              <w:rPr>
                <w:rFonts w:ascii="ISOCPEUR" w:hAnsi="ISOCPEUR"/>
                <w:b/>
                <w:i/>
                <w:caps/>
                <w:sz w:val="28"/>
                <w:szCs w:val="28"/>
              </w:rPr>
              <w:t>.</w:t>
            </w:r>
            <w:r w:rsidRPr="00BE36A2">
              <w:rPr>
                <w:rFonts w:ascii="ISOCPEUR" w:hAnsi="ISOCPEUR"/>
                <w:b/>
                <w:i/>
                <w:caps/>
                <w:sz w:val="28"/>
                <w:szCs w:val="28"/>
              </w:rPr>
              <w:t xml:space="preserve"> Сведения об инженерном оборудовании, о сетях инженерно-технического обеспечения, перечень инженерно-технических мероприятий, сод</w:t>
            </w:r>
            <w:r>
              <w:rPr>
                <w:rFonts w:ascii="ISOCPEUR" w:hAnsi="ISOCPEUR"/>
                <w:b/>
                <w:i/>
                <w:caps/>
                <w:sz w:val="28"/>
                <w:szCs w:val="28"/>
              </w:rPr>
              <w:t>ержание технологических решений</w:t>
            </w:r>
          </w:p>
          <w:p w:rsidR="00BE36A2" w:rsidRDefault="00BE36A2" w:rsidP="00BE36A2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BE36A2" w:rsidRDefault="00BE36A2" w:rsidP="00BE36A2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BE36A2" w:rsidRPr="00D1370E" w:rsidRDefault="00BE36A2" w:rsidP="00BE36A2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  <w:r>
              <w:rPr>
                <w:rFonts w:ascii="ISOCPEUR" w:hAnsi="ISOCPEUR"/>
                <w:b/>
                <w:i/>
                <w:caps/>
                <w:sz w:val="28"/>
                <w:szCs w:val="28"/>
              </w:rPr>
              <w:t>Подраздел</w:t>
            </w:r>
            <w:r w:rsidR="001D7BDB">
              <w:rPr>
                <w:rFonts w:ascii="ISOCPEUR" w:hAnsi="ISOCPEUR"/>
                <w:b/>
                <w:i/>
                <w:caps/>
                <w:sz w:val="28"/>
                <w:szCs w:val="28"/>
              </w:rPr>
              <w:t xml:space="preserve"> </w:t>
            </w:r>
            <w:r w:rsidR="00A46E59">
              <w:rPr>
                <w:rFonts w:ascii="ISOCPEUR" w:hAnsi="ISOCPEUR"/>
                <w:b/>
                <w:i/>
                <w:caps/>
                <w:sz w:val="28"/>
                <w:szCs w:val="28"/>
              </w:rPr>
              <w:t>1</w:t>
            </w:r>
            <w:r>
              <w:rPr>
                <w:rFonts w:ascii="ISOCPEUR" w:hAnsi="ISOCPEUR"/>
                <w:b/>
                <w:i/>
                <w:caps/>
                <w:sz w:val="28"/>
                <w:szCs w:val="28"/>
              </w:rPr>
              <w:t xml:space="preserve">. </w:t>
            </w:r>
            <w:r w:rsidR="001D7BDB">
              <w:rPr>
                <w:rFonts w:ascii="ISOCPEUR" w:hAnsi="ISOCPEUR"/>
                <w:b/>
                <w:i/>
                <w:caps/>
                <w:sz w:val="28"/>
                <w:szCs w:val="28"/>
              </w:rPr>
              <w:t xml:space="preserve">система </w:t>
            </w:r>
            <w:r w:rsidR="00A46E59">
              <w:rPr>
                <w:rFonts w:ascii="ISOCPEUR" w:hAnsi="ISOCPEUR"/>
                <w:b/>
                <w:i/>
                <w:caps/>
                <w:sz w:val="28"/>
                <w:szCs w:val="28"/>
              </w:rPr>
              <w:t>Электроснабжения</w:t>
            </w:r>
          </w:p>
          <w:p w:rsidR="00BE36A2" w:rsidRPr="00204206" w:rsidRDefault="00BE36A2" w:rsidP="00BE36A2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</w:tc>
      </w:tr>
      <w:tr w:rsidR="00BE36A2" w:rsidRPr="00B60858" w:rsidTr="00204206">
        <w:trPr>
          <w:trHeight w:val="1134"/>
          <w:jc w:val="center"/>
        </w:trPr>
        <w:tc>
          <w:tcPr>
            <w:tcW w:w="9923" w:type="dxa"/>
            <w:vAlign w:val="center"/>
          </w:tcPr>
          <w:p w:rsidR="00BE36A2" w:rsidRDefault="00BE36A2" w:rsidP="00BE36A2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>
              <w:rPr>
                <w:rFonts w:ascii="ISOCPEUR" w:hAnsi="ISOCPEUR"/>
                <w:b/>
                <w:i/>
                <w:sz w:val="32"/>
                <w:szCs w:val="32"/>
              </w:rPr>
              <w:t>РСГ-017-31</w:t>
            </w:r>
            <w:r w:rsidRPr="00D1370E">
              <w:rPr>
                <w:rFonts w:ascii="ISOCPEUR" w:hAnsi="ISOCPEUR"/>
                <w:b/>
                <w:i/>
                <w:sz w:val="32"/>
                <w:szCs w:val="32"/>
              </w:rPr>
              <w:t>.0</w:t>
            </w:r>
            <w:r>
              <w:rPr>
                <w:rFonts w:ascii="ISOCPEUR" w:hAnsi="ISOCPEUR"/>
                <w:b/>
                <w:i/>
                <w:sz w:val="32"/>
                <w:szCs w:val="32"/>
              </w:rPr>
              <w:t>8</w:t>
            </w:r>
            <w:r w:rsidRPr="00D1370E">
              <w:rPr>
                <w:rFonts w:ascii="ISOCPEUR" w:hAnsi="ISOCPEUR"/>
                <w:b/>
                <w:i/>
                <w:sz w:val="32"/>
                <w:szCs w:val="32"/>
              </w:rPr>
              <w:t>-</w:t>
            </w:r>
            <w:r w:rsidR="00A46E59">
              <w:rPr>
                <w:rFonts w:ascii="ISOCPEUR" w:hAnsi="ISOCPEUR"/>
                <w:b/>
                <w:i/>
                <w:sz w:val="32"/>
                <w:szCs w:val="32"/>
              </w:rPr>
              <w:t>Р-ИОС1</w:t>
            </w:r>
          </w:p>
          <w:p w:rsidR="00BE36A2" w:rsidRPr="00F252C1" w:rsidRDefault="00BE36A2" w:rsidP="00BE36A2">
            <w:pPr>
              <w:pStyle w:val="aff1"/>
              <w:spacing w:line="240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rFonts w:ascii="ISOCPEUR" w:hAnsi="ISOCPEUR"/>
                <w:b/>
                <w:i/>
                <w:sz w:val="32"/>
                <w:szCs w:val="32"/>
              </w:rPr>
              <w:t xml:space="preserve">Том </w:t>
            </w:r>
            <w:r w:rsidR="00A46E59">
              <w:rPr>
                <w:rFonts w:ascii="ISOCPEUR" w:hAnsi="ISOCPEUR"/>
                <w:b/>
                <w:i/>
                <w:sz w:val="32"/>
                <w:szCs w:val="32"/>
              </w:rPr>
              <w:t>5</w:t>
            </w:r>
          </w:p>
        </w:tc>
      </w:tr>
    </w:tbl>
    <w:p w:rsidR="00A41B0E" w:rsidRPr="00C54EC0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tbl>
      <w:tblPr>
        <w:tblW w:w="340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45"/>
        <w:gridCol w:w="851"/>
        <w:gridCol w:w="1081"/>
        <w:gridCol w:w="825"/>
      </w:tblGrid>
      <w:tr w:rsidR="00A41B0E" w:rsidRPr="005E53F8" w:rsidTr="00631717">
        <w:trPr>
          <w:cantSplit/>
          <w:trHeight w:hRule="exact" w:val="284"/>
        </w:trPr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jc w:val="center"/>
              <w:rPr>
                <w:sz w:val="20"/>
                <w:szCs w:val="20"/>
              </w:rPr>
            </w:pPr>
            <w:r w:rsidRPr="005E53F8">
              <w:rPr>
                <w:sz w:val="20"/>
                <w:szCs w:val="20"/>
              </w:rPr>
              <w:t>Изм.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left w:w="28" w:type="dxa"/>
              <w:right w:w="28" w:type="dxa"/>
            </w:tcMar>
          </w:tcPr>
          <w:p w:rsidR="00A41B0E" w:rsidRPr="005E53F8" w:rsidRDefault="00A41B0E" w:rsidP="004424D6">
            <w:pPr>
              <w:pStyle w:val="aff1"/>
              <w:ind w:firstLine="0"/>
              <w:jc w:val="center"/>
              <w:rPr>
                <w:sz w:val="20"/>
                <w:szCs w:val="20"/>
              </w:rPr>
            </w:pPr>
            <w:r w:rsidRPr="005E53F8">
              <w:rPr>
                <w:sz w:val="20"/>
                <w:szCs w:val="20"/>
              </w:rPr>
              <w:t>№ док.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jc w:val="center"/>
              <w:rPr>
                <w:sz w:val="20"/>
                <w:szCs w:val="20"/>
              </w:rPr>
            </w:pPr>
            <w:r w:rsidRPr="005E53F8">
              <w:rPr>
                <w:sz w:val="20"/>
                <w:szCs w:val="20"/>
              </w:rPr>
              <w:t>Подп.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jc w:val="center"/>
              <w:rPr>
                <w:sz w:val="20"/>
                <w:szCs w:val="20"/>
              </w:rPr>
            </w:pPr>
            <w:r w:rsidRPr="005E53F8">
              <w:rPr>
                <w:sz w:val="20"/>
                <w:szCs w:val="20"/>
              </w:rPr>
              <w:t>Дата</w:t>
            </w:r>
          </w:p>
        </w:tc>
      </w:tr>
      <w:tr w:rsidR="00A41B0E" w:rsidRPr="005E53F8" w:rsidTr="00631717">
        <w:trPr>
          <w:cantSplit/>
          <w:trHeight w:hRule="exact" w:val="284"/>
        </w:trPr>
        <w:tc>
          <w:tcPr>
            <w:tcW w:w="567" w:type="dxa"/>
            <w:tcBorders>
              <w:top w:val="single" w:sz="12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</w:tr>
      <w:tr w:rsidR="00A41B0E" w:rsidRPr="005E53F8" w:rsidTr="00631717">
        <w:trPr>
          <w:cantSplit/>
          <w:trHeight w:hRule="exact" w:val="284"/>
        </w:trPr>
        <w:tc>
          <w:tcPr>
            <w:tcW w:w="567" w:type="dxa"/>
            <w:tcBorders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</w:tr>
      <w:tr w:rsidR="00A41B0E" w:rsidRPr="005E53F8" w:rsidTr="00631717">
        <w:trPr>
          <w:cantSplit/>
          <w:trHeight w:hRule="exact" w:val="284"/>
        </w:trPr>
        <w:tc>
          <w:tcPr>
            <w:tcW w:w="567" w:type="dxa"/>
            <w:tcBorders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</w:tr>
    </w:tbl>
    <w:p w:rsidR="009E3B7D" w:rsidRDefault="009E3B7D" w:rsidP="004424D6">
      <w:pPr>
        <w:pStyle w:val="af"/>
        <w:ind w:firstLine="0"/>
      </w:pPr>
    </w:p>
    <w:p w:rsidR="002E71CE" w:rsidRDefault="002E71CE" w:rsidP="004424D6">
      <w:pPr>
        <w:pStyle w:val="af"/>
        <w:ind w:firstLine="0"/>
        <w:rPr>
          <w:sz w:val="4"/>
          <w:szCs w:val="4"/>
        </w:rPr>
        <w:sectPr w:rsidR="002E71CE" w:rsidSect="00D16713">
          <w:headerReference w:type="default" r:id="rId8"/>
          <w:headerReference w:type="first" r:id="rId9"/>
          <w:footerReference w:type="first" r:id="rId10"/>
          <w:pgSz w:w="11906" w:h="16838" w:code="9"/>
          <w:pgMar w:top="851" w:right="567" w:bottom="1418" w:left="1418" w:header="284" w:footer="402" w:gutter="0"/>
          <w:pgNumType w:start="1"/>
          <w:cols w:space="708"/>
          <w:titlePg/>
          <w:docGrid w:linePitch="360"/>
        </w:sectPr>
      </w:pPr>
    </w:p>
    <w:tbl>
      <w:tblPr>
        <w:tblW w:w="10269" w:type="dxa"/>
        <w:jc w:val="center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61"/>
        <w:gridCol w:w="1986"/>
        <w:gridCol w:w="3322"/>
      </w:tblGrid>
      <w:tr w:rsidR="004424D6" w:rsidRPr="00540C98" w:rsidTr="00147574">
        <w:trPr>
          <w:trHeight w:val="851"/>
          <w:jc w:val="center"/>
        </w:trPr>
        <w:tc>
          <w:tcPr>
            <w:tcW w:w="10269" w:type="dxa"/>
            <w:gridSpan w:val="3"/>
            <w:vAlign w:val="center"/>
          </w:tcPr>
          <w:p w:rsidR="00D1370E" w:rsidRPr="00562D2D" w:rsidRDefault="004424D6" w:rsidP="00D1370E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204206">
              <w:rPr>
                <w:rFonts w:ascii="ISOCPEUR" w:hAnsi="ISOCPEUR"/>
                <w:b/>
                <w:i/>
                <w:sz w:val="24"/>
              </w:rPr>
              <w:lastRenderedPageBreak/>
              <w:br w:type="page"/>
            </w:r>
            <w:r w:rsidRPr="00204206">
              <w:rPr>
                <w:rFonts w:ascii="ISOCPEUR" w:hAnsi="ISOCPEUR"/>
                <w:b/>
                <w:i/>
                <w:sz w:val="24"/>
              </w:rPr>
              <w:br w:type="page"/>
            </w:r>
            <w:r w:rsidR="00D1370E" w:rsidRPr="00562D2D">
              <w:rPr>
                <w:rFonts w:ascii="ISOCPEUR" w:hAnsi="ISOCPEUR"/>
                <w:b/>
                <w:i/>
                <w:sz w:val="32"/>
                <w:szCs w:val="32"/>
              </w:rPr>
              <w:t>Российская Федерация</w:t>
            </w:r>
          </w:p>
          <w:p w:rsidR="00D1370E" w:rsidRPr="00562D2D" w:rsidRDefault="00D1370E" w:rsidP="00D1370E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562D2D">
              <w:rPr>
                <w:rFonts w:ascii="ISOCPEUR" w:hAnsi="ISOCPEUR"/>
                <w:b/>
                <w:i/>
                <w:sz w:val="32"/>
                <w:szCs w:val="32"/>
              </w:rPr>
              <w:t>Санкт-Петербург</w:t>
            </w:r>
          </w:p>
          <w:p w:rsidR="004424D6" w:rsidRDefault="00D1370E" w:rsidP="00D1370E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562D2D">
              <w:rPr>
                <w:rFonts w:ascii="ISOCPEUR" w:hAnsi="ISOCPEUR"/>
                <w:b/>
                <w:i/>
                <w:sz w:val="32"/>
                <w:szCs w:val="32"/>
              </w:rPr>
              <w:t>ООО «</w:t>
            </w:r>
            <w:r w:rsidR="005B4B1E" w:rsidRPr="005B4B1E">
              <w:rPr>
                <w:rFonts w:ascii="ISOCPEUR" w:hAnsi="ISOCPEUR"/>
                <w:b/>
                <w:i/>
                <w:sz w:val="32"/>
                <w:szCs w:val="32"/>
              </w:rPr>
              <w:t>РС ГРУПП</w:t>
            </w:r>
            <w:r w:rsidRPr="00562D2D">
              <w:rPr>
                <w:rFonts w:ascii="ISOCPEUR" w:hAnsi="ISOCPEUR"/>
                <w:b/>
                <w:i/>
                <w:sz w:val="32"/>
                <w:szCs w:val="32"/>
              </w:rPr>
              <w:t>»</w:t>
            </w:r>
          </w:p>
          <w:p w:rsidR="00D1370E" w:rsidRDefault="00D1370E" w:rsidP="00D1370E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</w:p>
          <w:p w:rsidR="00D1370E" w:rsidRPr="00204206" w:rsidRDefault="00D1370E" w:rsidP="00D1370E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sz w:val="24"/>
              </w:rPr>
            </w:pPr>
          </w:p>
        </w:tc>
      </w:tr>
      <w:tr w:rsidR="00204206" w:rsidRPr="00B60858" w:rsidTr="00147574">
        <w:trPr>
          <w:trHeight w:val="1418"/>
          <w:jc w:val="center"/>
        </w:trPr>
        <w:tc>
          <w:tcPr>
            <w:tcW w:w="10269" w:type="dxa"/>
            <w:gridSpan w:val="3"/>
            <w:vAlign w:val="center"/>
          </w:tcPr>
          <w:p w:rsidR="00B31A4A" w:rsidRDefault="00B31A4A" w:rsidP="00B31A4A">
            <w:pPr>
              <w:autoSpaceDE w:val="0"/>
              <w:autoSpaceDN w:val="0"/>
              <w:adjustRightInd w:val="0"/>
              <w:spacing w:line="240" w:lineRule="auto"/>
              <w:ind w:hanging="27"/>
              <w:jc w:val="center"/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</w:pPr>
            <w:r w:rsidRPr="00562D2D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>"</w:t>
            </w:r>
            <w:r w:rsidRPr="00D16713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 xml:space="preserve">Строительство производственно-бытового здания </w:t>
            </w:r>
          </w:p>
          <w:p w:rsidR="00D1370E" w:rsidRDefault="00B31A4A" w:rsidP="00B31A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</w:pPr>
            <w:r w:rsidRPr="00D16713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>Выгостровской ГЭС</w:t>
            </w:r>
            <w:r w:rsidRPr="00562D2D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>"</w:t>
            </w:r>
          </w:p>
          <w:p w:rsidR="00B31A4A" w:rsidRPr="00D1370E" w:rsidRDefault="00B31A4A" w:rsidP="00B31A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ISOCPEUR" w:hAnsi="ISOCPEUR"/>
                <w:i/>
                <w:sz w:val="36"/>
                <w:szCs w:val="56"/>
              </w:rPr>
            </w:pPr>
          </w:p>
        </w:tc>
      </w:tr>
      <w:tr w:rsidR="00D1370E" w:rsidRPr="00B60858" w:rsidTr="00147574">
        <w:trPr>
          <w:trHeight w:val="1134"/>
          <w:jc w:val="center"/>
        </w:trPr>
        <w:tc>
          <w:tcPr>
            <w:tcW w:w="10269" w:type="dxa"/>
            <w:gridSpan w:val="3"/>
            <w:vAlign w:val="center"/>
          </w:tcPr>
          <w:p w:rsidR="00B31A4A" w:rsidRDefault="00B31A4A" w:rsidP="00B31A4A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52"/>
                <w:szCs w:val="52"/>
              </w:rPr>
            </w:pPr>
            <w:r>
              <w:rPr>
                <w:rFonts w:ascii="ISOCPEUR" w:hAnsi="ISOCPEUR"/>
                <w:b/>
                <w:i/>
                <w:caps/>
                <w:sz w:val="52"/>
                <w:szCs w:val="52"/>
              </w:rPr>
              <w:t>РАбочая</w:t>
            </w:r>
            <w:r w:rsidRPr="00562D2D">
              <w:rPr>
                <w:rFonts w:ascii="ISOCPEUR" w:hAnsi="ISOCPEUR"/>
                <w:b/>
                <w:i/>
                <w:caps/>
                <w:sz w:val="52"/>
                <w:szCs w:val="52"/>
              </w:rPr>
              <w:t xml:space="preserve"> документация</w:t>
            </w:r>
          </w:p>
          <w:p w:rsidR="00D1370E" w:rsidRPr="00562D2D" w:rsidRDefault="00D1370E" w:rsidP="00F30C8E">
            <w:pPr>
              <w:pStyle w:val="aff1"/>
              <w:spacing w:line="240" w:lineRule="auto"/>
              <w:ind w:firstLine="0"/>
              <w:jc w:val="center"/>
              <w:rPr>
                <w:b/>
                <w:i/>
                <w:sz w:val="40"/>
                <w:szCs w:val="40"/>
              </w:rPr>
            </w:pPr>
          </w:p>
        </w:tc>
      </w:tr>
      <w:tr w:rsidR="001D7BDB" w:rsidRPr="00B60858" w:rsidTr="00147574">
        <w:trPr>
          <w:trHeight w:val="567"/>
          <w:jc w:val="center"/>
        </w:trPr>
        <w:tc>
          <w:tcPr>
            <w:tcW w:w="10269" w:type="dxa"/>
            <w:gridSpan w:val="3"/>
            <w:vAlign w:val="center"/>
          </w:tcPr>
          <w:p w:rsidR="001D7BDB" w:rsidRDefault="001D7BDB" w:rsidP="001D7BDB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1D7BDB" w:rsidRDefault="001D7BDB" w:rsidP="001D7BDB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  <w:r w:rsidRPr="00BE36A2">
              <w:rPr>
                <w:rFonts w:ascii="ISOCPEUR" w:hAnsi="ISOCPEUR"/>
                <w:b/>
                <w:i/>
                <w:caps/>
                <w:sz w:val="28"/>
                <w:szCs w:val="28"/>
              </w:rPr>
              <w:t>Раздел 5</w:t>
            </w:r>
            <w:r>
              <w:rPr>
                <w:rFonts w:ascii="ISOCPEUR" w:hAnsi="ISOCPEUR"/>
                <w:b/>
                <w:i/>
                <w:caps/>
                <w:sz w:val="28"/>
                <w:szCs w:val="28"/>
              </w:rPr>
              <w:t>.</w:t>
            </w:r>
            <w:r w:rsidRPr="00BE36A2">
              <w:rPr>
                <w:rFonts w:ascii="ISOCPEUR" w:hAnsi="ISOCPEUR"/>
                <w:b/>
                <w:i/>
                <w:caps/>
                <w:sz w:val="28"/>
                <w:szCs w:val="28"/>
              </w:rPr>
              <w:t xml:space="preserve"> Сведения об инженерном оборудовании, о сетях инженерно-технического обеспечения, перечень инженерно-технических мероприятий, сод</w:t>
            </w:r>
            <w:r>
              <w:rPr>
                <w:rFonts w:ascii="ISOCPEUR" w:hAnsi="ISOCPEUR"/>
                <w:b/>
                <w:i/>
                <w:caps/>
                <w:sz w:val="28"/>
                <w:szCs w:val="28"/>
              </w:rPr>
              <w:t>ержание технологических решений</w:t>
            </w:r>
          </w:p>
          <w:p w:rsidR="001D7BDB" w:rsidRDefault="001D7BDB" w:rsidP="001D7BDB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1D7BDB" w:rsidRDefault="001D7BDB" w:rsidP="001D7BDB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A46E59" w:rsidRPr="00D1370E" w:rsidRDefault="00A46E59" w:rsidP="00A46E59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  <w:r>
              <w:rPr>
                <w:rFonts w:ascii="ISOCPEUR" w:hAnsi="ISOCPEUR"/>
                <w:b/>
                <w:i/>
                <w:caps/>
                <w:sz w:val="28"/>
                <w:szCs w:val="28"/>
              </w:rPr>
              <w:t>Подраздел 1. система Электроснабжения</w:t>
            </w:r>
          </w:p>
          <w:p w:rsidR="001D7BDB" w:rsidRPr="00204206" w:rsidRDefault="001D7BDB" w:rsidP="001D7BDB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</w:tc>
      </w:tr>
      <w:tr w:rsidR="001D7BDB" w:rsidRPr="00B60858" w:rsidTr="00147574">
        <w:trPr>
          <w:trHeight w:val="1134"/>
          <w:jc w:val="center"/>
        </w:trPr>
        <w:tc>
          <w:tcPr>
            <w:tcW w:w="10269" w:type="dxa"/>
            <w:gridSpan w:val="3"/>
            <w:vAlign w:val="center"/>
          </w:tcPr>
          <w:p w:rsidR="001D7BDB" w:rsidRDefault="001D7BDB" w:rsidP="001D7BDB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>
              <w:rPr>
                <w:rFonts w:ascii="ISOCPEUR" w:hAnsi="ISOCPEUR"/>
                <w:b/>
                <w:i/>
                <w:sz w:val="32"/>
                <w:szCs w:val="32"/>
              </w:rPr>
              <w:t>РСГ-017-31</w:t>
            </w:r>
            <w:r w:rsidRPr="00D1370E">
              <w:rPr>
                <w:rFonts w:ascii="ISOCPEUR" w:hAnsi="ISOCPEUR"/>
                <w:b/>
                <w:i/>
                <w:sz w:val="32"/>
                <w:szCs w:val="32"/>
              </w:rPr>
              <w:t>.0</w:t>
            </w:r>
            <w:r>
              <w:rPr>
                <w:rFonts w:ascii="ISOCPEUR" w:hAnsi="ISOCPEUR"/>
                <w:b/>
                <w:i/>
                <w:sz w:val="32"/>
                <w:szCs w:val="32"/>
              </w:rPr>
              <w:t>8</w:t>
            </w:r>
            <w:r w:rsidRPr="00D1370E">
              <w:rPr>
                <w:rFonts w:ascii="ISOCPEUR" w:hAnsi="ISOCPEUR"/>
                <w:b/>
                <w:i/>
                <w:sz w:val="32"/>
                <w:szCs w:val="32"/>
              </w:rPr>
              <w:t>-</w:t>
            </w:r>
            <w:r w:rsidR="00A46E59">
              <w:rPr>
                <w:rFonts w:ascii="ISOCPEUR" w:hAnsi="ISOCPEUR"/>
                <w:b/>
                <w:i/>
                <w:sz w:val="32"/>
                <w:szCs w:val="32"/>
              </w:rPr>
              <w:t>Р-ИОС1</w:t>
            </w:r>
          </w:p>
          <w:p w:rsidR="001D7BDB" w:rsidRPr="00F252C1" w:rsidRDefault="001D7BDB" w:rsidP="001D7BDB">
            <w:pPr>
              <w:pStyle w:val="aff1"/>
              <w:spacing w:line="240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rFonts w:ascii="ISOCPEUR" w:hAnsi="ISOCPEUR"/>
                <w:b/>
                <w:i/>
                <w:sz w:val="32"/>
                <w:szCs w:val="32"/>
              </w:rPr>
              <w:t xml:space="preserve">Том </w:t>
            </w:r>
            <w:r w:rsidR="00A46E59">
              <w:rPr>
                <w:rFonts w:ascii="ISOCPEUR" w:hAnsi="ISOCPEUR"/>
                <w:b/>
                <w:i/>
                <w:sz w:val="32"/>
                <w:szCs w:val="32"/>
              </w:rPr>
              <w:t>5</w:t>
            </w:r>
          </w:p>
        </w:tc>
      </w:tr>
      <w:tr w:rsidR="00A346CA" w:rsidRPr="00B60858" w:rsidTr="00BE36A2">
        <w:trPr>
          <w:trHeight w:val="1287"/>
          <w:jc w:val="center"/>
        </w:trPr>
        <w:tc>
          <w:tcPr>
            <w:tcW w:w="10269" w:type="dxa"/>
            <w:gridSpan w:val="3"/>
            <w:vAlign w:val="center"/>
          </w:tcPr>
          <w:p w:rsidR="00A346CA" w:rsidRPr="00204206" w:rsidRDefault="00A346CA" w:rsidP="00204206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</w:tr>
      <w:tr w:rsidR="004424D6" w:rsidRPr="00B60858" w:rsidTr="00147574">
        <w:trPr>
          <w:trHeight w:val="737"/>
          <w:jc w:val="center"/>
        </w:trPr>
        <w:tc>
          <w:tcPr>
            <w:tcW w:w="4961" w:type="dxa"/>
            <w:vAlign w:val="center"/>
          </w:tcPr>
          <w:p w:rsidR="004424D6" w:rsidRPr="00204206" w:rsidRDefault="004424D6" w:rsidP="004424D6">
            <w:pPr>
              <w:pStyle w:val="aff1"/>
              <w:ind w:firstLine="0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  <w:tc>
          <w:tcPr>
            <w:tcW w:w="1986" w:type="dxa"/>
            <w:vAlign w:val="center"/>
          </w:tcPr>
          <w:p w:rsidR="004424D6" w:rsidRPr="00204206" w:rsidRDefault="004424D6" w:rsidP="004424D6">
            <w:pPr>
              <w:pStyle w:val="ad"/>
              <w:ind w:firstLine="0"/>
              <w:jc w:val="left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  <w:tc>
          <w:tcPr>
            <w:tcW w:w="3322" w:type="dxa"/>
            <w:vAlign w:val="center"/>
          </w:tcPr>
          <w:p w:rsidR="004424D6" w:rsidRPr="00204206" w:rsidRDefault="004424D6" w:rsidP="004424D6">
            <w:pPr>
              <w:pStyle w:val="aff1"/>
              <w:ind w:firstLine="0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</w:tr>
      <w:tr w:rsidR="004424D6" w:rsidRPr="00B60858" w:rsidTr="00147574">
        <w:trPr>
          <w:trHeight w:val="737"/>
          <w:jc w:val="center"/>
        </w:trPr>
        <w:tc>
          <w:tcPr>
            <w:tcW w:w="4961" w:type="dxa"/>
            <w:vAlign w:val="center"/>
          </w:tcPr>
          <w:p w:rsidR="004424D6" w:rsidRPr="00204206" w:rsidRDefault="004424D6" w:rsidP="004424D6">
            <w:pPr>
              <w:pStyle w:val="aff1"/>
              <w:ind w:firstLine="0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204206">
              <w:rPr>
                <w:rFonts w:ascii="ISOCPEUR" w:hAnsi="ISOCPEUR"/>
                <w:b/>
                <w:i/>
                <w:sz w:val="32"/>
                <w:szCs w:val="32"/>
              </w:rPr>
              <w:t>Генеральный директор</w:t>
            </w:r>
          </w:p>
        </w:tc>
        <w:tc>
          <w:tcPr>
            <w:tcW w:w="1986" w:type="dxa"/>
            <w:vAlign w:val="center"/>
          </w:tcPr>
          <w:p w:rsidR="004424D6" w:rsidRPr="00204206" w:rsidRDefault="004424D6" w:rsidP="004424D6">
            <w:pPr>
              <w:pStyle w:val="ad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  <w:tc>
          <w:tcPr>
            <w:tcW w:w="3322" w:type="dxa"/>
            <w:vAlign w:val="center"/>
          </w:tcPr>
          <w:p w:rsidR="004424D6" w:rsidRPr="00204206" w:rsidRDefault="00204206" w:rsidP="00147574">
            <w:pPr>
              <w:pStyle w:val="aff1"/>
              <w:ind w:firstLine="570"/>
              <w:rPr>
                <w:rFonts w:ascii="ISOCPEUR" w:hAnsi="ISOCPEUR"/>
                <w:b/>
                <w:i/>
                <w:sz w:val="32"/>
                <w:szCs w:val="32"/>
              </w:rPr>
            </w:pPr>
            <w:r>
              <w:rPr>
                <w:rFonts w:ascii="ISOCPEUR" w:hAnsi="ISOCPEUR"/>
                <w:b/>
                <w:i/>
                <w:sz w:val="32"/>
                <w:szCs w:val="32"/>
              </w:rPr>
              <w:t>Е.А.Икмельт</w:t>
            </w:r>
          </w:p>
        </w:tc>
      </w:tr>
      <w:tr w:rsidR="004424D6" w:rsidRPr="00B60858" w:rsidTr="00147574">
        <w:trPr>
          <w:trHeight w:val="503"/>
          <w:jc w:val="center"/>
        </w:trPr>
        <w:tc>
          <w:tcPr>
            <w:tcW w:w="4961" w:type="dxa"/>
            <w:vAlign w:val="center"/>
          </w:tcPr>
          <w:p w:rsidR="004424D6" w:rsidRPr="00204206" w:rsidRDefault="004424D6" w:rsidP="004424D6">
            <w:pPr>
              <w:pStyle w:val="aff1"/>
              <w:ind w:firstLine="0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204206">
              <w:rPr>
                <w:rFonts w:ascii="ISOCPEUR" w:hAnsi="ISOCPEUR"/>
                <w:b/>
                <w:i/>
                <w:sz w:val="32"/>
                <w:szCs w:val="32"/>
              </w:rPr>
              <w:t>Главный инженер проекта</w:t>
            </w:r>
          </w:p>
        </w:tc>
        <w:tc>
          <w:tcPr>
            <w:tcW w:w="1986" w:type="dxa"/>
            <w:vAlign w:val="center"/>
          </w:tcPr>
          <w:p w:rsidR="004424D6" w:rsidRPr="00204206" w:rsidRDefault="004424D6" w:rsidP="004424D6">
            <w:pPr>
              <w:pStyle w:val="ad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  <w:tc>
          <w:tcPr>
            <w:tcW w:w="3322" w:type="dxa"/>
            <w:vAlign w:val="center"/>
          </w:tcPr>
          <w:p w:rsidR="004424D6" w:rsidRPr="00204206" w:rsidRDefault="00204206" w:rsidP="00147574">
            <w:pPr>
              <w:pStyle w:val="aff1"/>
              <w:ind w:firstLine="570"/>
              <w:rPr>
                <w:rFonts w:ascii="ISOCPEUR" w:hAnsi="ISOCPEUR"/>
                <w:b/>
                <w:i/>
                <w:sz w:val="32"/>
                <w:szCs w:val="32"/>
              </w:rPr>
            </w:pPr>
            <w:r>
              <w:rPr>
                <w:rFonts w:ascii="ISOCPEUR" w:hAnsi="ISOCPEUR"/>
                <w:b/>
                <w:i/>
                <w:sz w:val="32"/>
                <w:szCs w:val="32"/>
              </w:rPr>
              <w:t>Д.А.Морский</w:t>
            </w:r>
          </w:p>
        </w:tc>
      </w:tr>
      <w:tr w:rsidR="004424D6" w:rsidRPr="00B60858" w:rsidTr="00147574">
        <w:trPr>
          <w:trHeight w:val="737"/>
          <w:jc w:val="center"/>
        </w:trPr>
        <w:tc>
          <w:tcPr>
            <w:tcW w:w="4961" w:type="dxa"/>
            <w:vAlign w:val="center"/>
          </w:tcPr>
          <w:p w:rsidR="004424D6" w:rsidRPr="00204206" w:rsidRDefault="004424D6" w:rsidP="004424D6">
            <w:pPr>
              <w:pStyle w:val="aff1"/>
              <w:ind w:firstLine="0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  <w:tc>
          <w:tcPr>
            <w:tcW w:w="1986" w:type="dxa"/>
            <w:vAlign w:val="center"/>
          </w:tcPr>
          <w:p w:rsidR="004424D6" w:rsidRPr="00204206" w:rsidRDefault="004424D6" w:rsidP="004424D6">
            <w:pPr>
              <w:pStyle w:val="ad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  <w:tc>
          <w:tcPr>
            <w:tcW w:w="3322" w:type="dxa"/>
            <w:vAlign w:val="center"/>
          </w:tcPr>
          <w:p w:rsidR="004424D6" w:rsidRPr="00204206" w:rsidRDefault="004424D6" w:rsidP="004424D6">
            <w:pPr>
              <w:pStyle w:val="aff1"/>
              <w:ind w:firstLine="0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</w:tr>
    </w:tbl>
    <w:p w:rsidR="00BE5CC9" w:rsidRPr="00A41B0E" w:rsidRDefault="00A41B0E" w:rsidP="00A41B0E">
      <w:pPr>
        <w:tabs>
          <w:tab w:val="left" w:pos="3960"/>
        </w:tabs>
        <w:sectPr w:rsidR="00BE5CC9" w:rsidRPr="00A41B0E" w:rsidSect="00D16713">
          <w:headerReference w:type="first" r:id="rId11"/>
          <w:pgSz w:w="11906" w:h="16838" w:code="9"/>
          <w:pgMar w:top="851" w:right="567" w:bottom="1418" w:left="1418" w:header="284" w:footer="413" w:gutter="0"/>
          <w:pgNumType w:start="1"/>
          <w:cols w:space="708"/>
          <w:titlePg/>
          <w:docGrid w:linePitch="360"/>
        </w:sectPr>
      </w:pPr>
      <w:bookmarkStart w:id="0" w:name="qwe_2"/>
      <w:bookmarkEnd w:id="0"/>
      <w:r>
        <w:tab/>
      </w:r>
    </w:p>
    <w:p w:rsidR="006E086D" w:rsidRPr="00B31A4A" w:rsidRDefault="00C12960" w:rsidP="005C0239">
      <w:pPr>
        <w:pStyle w:val="aff1"/>
        <w:jc w:val="center"/>
      </w:pPr>
      <w:r w:rsidRPr="00B31A4A">
        <w:lastRenderedPageBreak/>
        <w:t>Содержание тома</w:t>
      </w:r>
    </w:p>
    <w:p w:rsidR="00C12960" w:rsidRPr="00B31A4A" w:rsidRDefault="00C12960" w:rsidP="00C12960">
      <w:pPr>
        <w:pStyle w:val="ad"/>
        <w:jc w:val="center"/>
      </w:pPr>
    </w:p>
    <w:tbl>
      <w:tblPr>
        <w:tblW w:w="10461" w:type="dxa"/>
        <w:tblInd w:w="-1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3680"/>
        <w:gridCol w:w="4798"/>
        <w:gridCol w:w="1983"/>
      </w:tblGrid>
      <w:tr w:rsidR="00C12960" w:rsidRPr="00B31A4A" w:rsidTr="00316B29">
        <w:trPr>
          <w:tblHeader/>
        </w:trPr>
        <w:tc>
          <w:tcPr>
            <w:tcW w:w="368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12960" w:rsidRPr="00B31A4A" w:rsidRDefault="00C12960" w:rsidP="00204206">
            <w:pPr>
              <w:pStyle w:val="aff1"/>
              <w:ind w:firstLine="0"/>
              <w:jc w:val="center"/>
            </w:pPr>
            <w:r w:rsidRPr="00B31A4A">
              <w:t>Обозначение</w:t>
            </w:r>
          </w:p>
        </w:tc>
        <w:tc>
          <w:tcPr>
            <w:tcW w:w="479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12960" w:rsidRPr="00B31A4A" w:rsidRDefault="00C12960" w:rsidP="00204206">
            <w:pPr>
              <w:pStyle w:val="aff1"/>
              <w:ind w:firstLine="0"/>
              <w:jc w:val="center"/>
            </w:pPr>
            <w:r w:rsidRPr="00B31A4A">
              <w:t>Наименование</w:t>
            </w:r>
          </w:p>
        </w:tc>
        <w:tc>
          <w:tcPr>
            <w:tcW w:w="198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12960" w:rsidRPr="00B31A4A" w:rsidRDefault="00C12960" w:rsidP="00204206">
            <w:pPr>
              <w:pStyle w:val="aff1"/>
              <w:ind w:firstLine="0"/>
              <w:jc w:val="center"/>
            </w:pPr>
            <w:r w:rsidRPr="00B31A4A">
              <w:t>Примечание</w:t>
            </w:r>
          </w:p>
        </w:tc>
      </w:tr>
      <w:tr w:rsidR="00990029" w:rsidRPr="00B31A4A" w:rsidTr="00204206">
        <w:tc>
          <w:tcPr>
            <w:tcW w:w="3680" w:type="dxa"/>
            <w:tcBorders>
              <w:top w:val="single" w:sz="12" w:space="0" w:color="auto"/>
            </w:tcBorders>
            <w:vAlign w:val="center"/>
          </w:tcPr>
          <w:p w:rsidR="00990029" w:rsidRPr="00B31A4A" w:rsidRDefault="00D1370E" w:rsidP="00C646A7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 w:val="20"/>
                <w:szCs w:val="20"/>
              </w:rPr>
              <w:t>РСГ-0</w:t>
            </w:r>
            <w:r w:rsidR="003B6B90" w:rsidRPr="00B31A4A">
              <w:rPr>
                <w:sz w:val="20"/>
                <w:szCs w:val="20"/>
              </w:rPr>
              <w:t>17-31</w:t>
            </w:r>
            <w:r w:rsidRPr="00B31A4A">
              <w:rPr>
                <w:sz w:val="20"/>
                <w:szCs w:val="20"/>
              </w:rPr>
              <w:t>.0</w:t>
            </w:r>
            <w:r w:rsidR="003B6B90" w:rsidRPr="00B31A4A">
              <w:rPr>
                <w:sz w:val="20"/>
                <w:szCs w:val="20"/>
              </w:rPr>
              <w:t>8</w:t>
            </w:r>
            <w:r w:rsidRPr="00B31A4A">
              <w:rPr>
                <w:sz w:val="20"/>
                <w:szCs w:val="20"/>
              </w:rPr>
              <w:t>-</w:t>
            </w:r>
            <w:r w:rsidR="00404B88">
              <w:rPr>
                <w:sz w:val="20"/>
                <w:szCs w:val="20"/>
              </w:rPr>
              <w:t>Р-ИОС</w:t>
            </w:r>
            <w:r w:rsidR="00C646A7">
              <w:rPr>
                <w:sz w:val="20"/>
                <w:szCs w:val="20"/>
              </w:rPr>
              <w:t>1</w:t>
            </w:r>
            <w:r w:rsidR="003B6B90" w:rsidRPr="00B31A4A">
              <w:rPr>
                <w:sz w:val="20"/>
                <w:szCs w:val="20"/>
              </w:rPr>
              <w:t>-</w:t>
            </w:r>
            <w:r w:rsidR="00990029" w:rsidRPr="00B31A4A">
              <w:rPr>
                <w:szCs w:val="22"/>
              </w:rPr>
              <w:t>С</w:t>
            </w:r>
          </w:p>
        </w:tc>
        <w:tc>
          <w:tcPr>
            <w:tcW w:w="4798" w:type="dxa"/>
            <w:tcBorders>
              <w:top w:val="single" w:sz="12" w:space="0" w:color="auto"/>
            </w:tcBorders>
            <w:vAlign w:val="center"/>
          </w:tcPr>
          <w:p w:rsidR="00990029" w:rsidRPr="00B31A4A" w:rsidRDefault="00990029" w:rsidP="00204206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Cs w:val="22"/>
              </w:rPr>
              <w:t xml:space="preserve">Содержание тома </w:t>
            </w:r>
          </w:p>
        </w:tc>
        <w:tc>
          <w:tcPr>
            <w:tcW w:w="1983" w:type="dxa"/>
            <w:tcBorders>
              <w:top w:val="single" w:sz="12" w:space="0" w:color="auto"/>
            </w:tcBorders>
            <w:vAlign w:val="center"/>
          </w:tcPr>
          <w:p w:rsidR="00990029" w:rsidRPr="00B31A4A" w:rsidRDefault="00990029" w:rsidP="00204206">
            <w:pPr>
              <w:pStyle w:val="aff1"/>
              <w:ind w:firstLine="0"/>
              <w:jc w:val="center"/>
              <w:rPr>
                <w:szCs w:val="22"/>
              </w:rPr>
            </w:pPr>
            <w:r w:rsidRPr="00B31A4A">
              <w:rPr>
                <w:szCs w:val="22"/>
              </w:rPr>
              <w:t>2</w:t>
            </w:r>
          </w:p>
        </w:tc>
      </w:tr>
      <w:tr w:rsidR="00990029" w:rsidRPr="00B31A4A" w:rsidTr="00204206">
        <w:tc>
          <w:tcPr>
            <w:tcW w:w="3680" w:type="dxa"/>
            <w:vAlign w:val="center"/>
          </w:tcPr>
          <w:p w:rsidR="00990029" w:rsidRPr="00B31A4A" w:rsidRDefault="003B6B90" w:rsidP="001D7BDB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 w:val="20"/>
                <w:szCs w:val="20"/>
              </w:rPr>
              <w:t>РСГ-017-31.08-</w:t>
            </w:r>
            <w:r w:rsidR="00404B88">
              <w:rPr>
                <w:sz w:val="20"/>
                <w:szCs w:val="20"/>
              </w:rPr>
              <w:t>Р-ИОС</w:t>
            </w:r>
            <w:r w:rsidR="00C646A7">
              <w:rPr>
                <w:sz w:val="20"/>
                <w:szCs w:val="20"/>
              </w:rPr>
              <w:t>1</w:t>
            </w:r>
            <w:r w:rsidRPr="00B31A4A">
              <w:rPr>
                <w:sz w:val="20"/>
                <w:szCs w:val="20"/>
              </w:rPr>
              <w:t>-</w:t>
            </w:r>
            <w:r w:rsidR="00990029" w:rsidRPr="00B31A4A">
              <w:rPr>
                <w:szCs w:val="22"/>
              </w:rPr>
              <w:t>СП</w:t>
            </w:r>
          </w:p>
        </w:tc>
        <w:tc>
          <w:tcPr>
            <w:tcW w:w="4798" w:type="dxa"/>
            <w:vAlign w:val="center"/>
          </w:tcPr>
          <w:p w:rsidR="00990029" w:rsidRPr="00B31A4A" w:rsidRDefault="00990029" w:rsidP="00204206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Cs w:val="22"/>
              </w:rPr>
              <w:t>Состав проектной документации</w:t>
            </w:r>
          </w:p>
        </w:tc>
        <w:tc>
          <w:tcPr>
            <w:tcW w:w="1983" w:type="dxa"/>
            <w:vAlign w:val="center"/>
          </w:tcPr>
          <w:p w:rsidR="00990029" w:rsidRPr="00B31A4A" w:rsidRDefault="00990029" w:rsidP="00204206">
            <w:pPr>
              <w:pStyle w:val="aff1"/>
              <w:ind w:firstLine="0"/>
              <w:jc w:val="center"/>
              <w:rPr>
                <w:szCs w:val="22"/>
              </w:rPr>
            </w:pPr>
            <w:r w:rsidRPr="00B31A4A">
              <w:rPr>
                <w:szCs w:val="22"/>
              </w:rPr>
              <w:t>3</w:t>
            </w:r>
          </w:p>
        </w:tc>
      </w:tr>
      <w:tr w:rsidR="00990029" w:rsidRPr="00B31A4A" w:rsidTr="00204206">
        <w:tc>
          <w:tcPr>
            <w:tcW w:w="3680" w:type="dxa"/>
            <w:vAlign w:val="center"/>
          </w:tcPr>
          <w:p w:rsidR="00990029" w:rsidRPr="00B31A4A" w:rsidRDefault="003B6B90" w:rsidP="001D7BDB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 w:val="20"/>
                <w:szCs w:val="20"/>
              </w:rPr>
              <w:t>РСГ-017-31.08-</w:t>
            </w:r>
            <w:r w:rsidR="00404B88">
              <w:rPr>
                <w:sz w:val="20"/>
                <w:szCs w:val="20"/>
              </w:rPr>
              <w:t>Р-ИОС</w:t>
            </w:r>
            <w:r w:rsidR="00C646A7">
              <w:rPr>
                <w:sz w:val="20"/>
                <w:szCs w:val="20"/>
              </w:rPr>
              <w:t>1</w:t>
            </w:r>
            <w:r w:rsidRPr="00B31A4A">
              <w:rPr>
                <w:sz w:val="20"/>
                <w:szCs w:val="20"/>
              </w:rPr>
              <w:t>-</w:t>
            </w:r>
            <w:r w:rsidR="00990029" w:rsidRPr="00B31A4A">
              <w:rPr>
                <w:szCs w:val="22"/>
              </w:rPr>
              <w:t xml:space="preserve">Р </w:t>
            </w:r>
          </w:p>
        </w:tc>
        <w:tc>
          <w:tcPr>
            <w:tcW w:w="4798" w:type="dxa"/>
            <w:vAlign w:val="center"/>
          </w:tcPr>
          <w:p w:rsidR="00990029" w:rsidRPr="00B31A4A" w:rsidRDefault="00990029" w:rsidP="00204206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Cs w:val="22"/>
              </w:rPr>
              <w:t xml:space="preserve">Разработчики материалов тома </w:t>
            </w:r>
          </w:p>
        </w:tc>
        <w:tc>
          <w:tcPr>
            <w:tcW w:w="1983" w:type="dxa"/>
            <w:vAlign w:val="center"/>
          </w:tcPr>
          <w:p w:rsidR="00990029" w:rsidRPr="00B31A4A" w:rsidRDefault="00147574" w:rsidP="00204206">
            <w:pPr>
              <w:pStyle w:val="aff1"/>
              <w:ind w:firstLine="0"/>
              <w:jc w:val="center"/>
              <w:rPr>
                <w:szCs w:val="22"/>
              </w:rPr>
            </w:pPr>
            <w:r w:rsidRPr="00B31A4A">
              <w:rPr>
                <w:szCs w:val="22"/>
              </w:rPr>
              <w:t>5</w:t>
            </w:r>
          </w:p>
        </w:tc>
      </w:tr>
      <w:tr w:rsidR="00990029" w:rsidRPr="00B31A4A" w:rsidTr="00204206">
        <w:tc>
          <w:tcPr>
            <w:tcW w:w="3680" w:type="dxa"/>
            <w:vAlign w:val="center"/>
          </w:tcPr>
          <w:p w:rsidR="00990029" w:rsidRPr="00B31A4A" w:rsidRDefault="003B6B90" w:rsidP="001D7BDB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 w:val="20"/>
                <w:szCs w:val="20"/>
              </w:rPr>
              <w:t>РСГ-017-31.08-</w:t>
            </w:r>
            <w:r w:rsidR="00404B88">
              <w:rPr>
                <w:sz w:val="20"/>
                <w:szCs w:val="20"/>
              </w:rPr>
              <w:t>Р-ИОС</w:t>
            </w:r>
            <w:r w:rsidR="00C646A7">
              <w:rPr>
                <w:sz w:val="20"/>
                <w:szCs w:val="20"/>
              </w:rPr>
              <w:t>1</w:t>
            </w:r>
            <w:r w:rsidRPr="00B31A4A">
              <w:rPr>
                <w:sz w:val="20"/>
                <w:szCs w:val="20"/>
              </w:rPr>
              <w:t>.</w:t>
            </w:r>
            <w:r w:rsidR="00990029" w:rsidRPr="00B31A4A">
              <w:rPr>
                <w:szCs w:val="22"/>
              </w:rPr>
              <w:t>ТЧ</w:t>
            </w:r>
          </w:p>
        </w:tc>
        <w:tc>
          <w:tcPr>
            <w:tcW w:w="4798" w:type="dxa"/>
            <w:vAlign w:val="center"/>
          </w:tcPr>
          <w:p w:rsidR="00990029" w:rsidRPr="00B31A4A" w:rsidRDefault="00990029" w:rsidP="00204206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Cs w:val="22"/>
              </w:rPr>
              <w:t>Текстовая часть</w:t>
            </w:r>
          </w:p>
        </w:tc>
        <w:tc>
          <w:tcPr>
            <w:tcW w:w="1983" w:type="dxa"/>
            <w:vAlign w:val="center"/>
          </w:tcPr>
          <w:p w:rsidR="00990029" w:rsidRPr="00B31A4A" w:rsidRDefault="00147574" w:rsidP="00204206">
            <w:pPr>
              <w:pStyle w:val="aff1"/>
              <w:ind w:firstLine="0"/>
              <w:jc w:val="center"/>
              <w:rPr>
                <w:szCs w:val="22"/>
              </w:rPr>
            </w:pPr>
            <w:r w:rsidRPr="00B31A4A">
              <w:rPr>
                <w:szCs w:val="22"/>
              </w:rPr>
              <w:t>6</w:t>
            </w:r>
            <w:r w:rsidR="002F6125">
              <w:rPr>
                <w:szCs w:val="22"/>
              </w:rPr>
              <w:t>-8</w:t>
            </w:r>
          </w:p>
        </w:tc>
      </w:tr>
      <w:tr w:rsidR="00990029" w:rsidRPr="00B31A4A" w:rsidTr="00204206">
        <w:tc>
          <w:tcPr>
            <w:tcW w:w="3680" w:type="dxa"/>
            <w:vAlign w:val="center"/>
          </w:tcPr>
          <w:p w:rsidR="00990029" w:rsidRPr="00B31A4A" w:rsidRDefault="003B6B90" w:rsidP="001D7BDB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 w:val="20"/>
                <w:szCs w:val="20"/>
              </w:rPr>
              <w:t>РСГ-017-31.08-</w:t>
            </w:r>
            <w:r w:rsidR="00404B88">
              <w:rPr>
                <w:sz w:val="20"/>
                <w:szCs w:val="20"/>
              </w:rPr>
              <w:t>Р-ИОС</w:t>
            </w:r>
            <w:r w:rsidR="00C646A7">
              <w:rPr>
                <w:sz w:val="20"/>
                <w:szCs w:val="20"/>
              </w:rPr>
              <w:t>1</w:t>
            </w:r>
            <w:r w:rsidRPr="00B31A4A">
              <w:rPr>
                <w:sz w:val="20"/>
                <w:szCs w:val="20"/>
              </w:rPr>
              <w:t>.</w:t>
            </w:r>
            <w:r w:rsidR="00BE76AF">
              <w:rPr>
                <w:sz w:val="20"/>
                <w:szCs w:val="20"/>
              </w:rPr>
              <w:t>1.</w:t>
            </w:r>
            <w:r w:rsidR="00BE49D9" w:rsidRPr="00B31A4A">
              <w:rPr>
                <w:szCs w:val="22"/>
              </w:rPr>
              <w:t>ГЧ</w:t>
            </w:r>
          </w:p>
        </w:tc>
        <w:tc>
          <w:tcPr>
            <w:tcW w:w="4798" w:type="dxa"/>
            <w:vAlign w:val="center"/>
          </w:tcPr>
          <w:p w:rsidR="00A77E84" w:rsidRDefault="00C646A7" w:rsidP="00BE76AF">
            <w:pPr>
              <w:pStyle w:val="aff1"/>
              <w:ind w:firstLine="0"/>
              <w:rPr>
                <w:szCs w:val="22"/>
              </w:rPr>
            </w:pPr>
            <w:r>
              <w:rPr>
                <w:szCs w:val="22"/>
              </w:rPr>
              <w:t>Электроснабжение</w:t>
            </w:r>
            <w:r w:rsidR="00A77E84">
              <w:rPr>
                <w:szCs w:val="22"/>
              </w:rPr>
              <w:t>, внутренние сети</w:t>
            </w:r>
            <w:r w:rsidR="00BE76AF">
              <w:rPr>
                <w:szCs w:val="22"/>
              </w:rPr>
              <w:t>.</w:t>
            </w:r>
          </w:p>
          <w:p w:rsidR="00990029" w:rsidRPr="00B31A4A" w:rsidRDefault="00990029" w:rsidP="00BE76AF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Cs w:val="22"/>
              </w:rPr>
              <w:t>Графическая часть</w:t>
            </w:r>
            <w:r w:rsidR="00BE76AF">
              <w:rPr>
                <w:szCs w:val="22"/>
              </w:rPr>
              <w:t xml:space="preserve">. </w:t>
            </w:r>
          </w:p>
        </w:tc>
        <w:tc>
          <w:tcPr>
            <w:tcW w:w="1983" w:type="dxa"/>
            <w:vAlign w:val="center"/>
          </w:tcPr>
          <w:p w:rsidR="00990029" w:rsidRPr="00B31A4A" w:rsidRDefault="00990029" w:rsidP="00204206">
            <w:pPr>
              <w:pStyle w:val="aff1"/>
              <w:ind w:firstLine="0"/>
              <w:jc w:val="center"/>
              <w:rPr>
                <w:szCs w:val="22"/>
              </w:rPr>
            </w:pPr>
          </w:p>
        </w:tc>
      </w:tr>
      <w:tr w:rsidR="00990029" w:rsidRPr="00B31A4A" w:rsidTr="00204206">
        <w:tc>
          <w:tcPr>
            <w:tcW w:w="3680" w:type="dxa"/>
            <w:vAlign w:val="center"/>
          </w:tcPr>
          <w:p w:rsidR="00990029" w:rsidRPr="00B31A4A" w:rsidRDefault="00990029" w:rsidP="00204206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990029" w:rsidRPr="00B31A4A" w:rsidRDefault="00990029" w:rsidP="00B31A4A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>Лист 1</w:t>
            </w:r>
            <w:r w:rsidR="00C91BAA" w:rsidRPr="00B31A4A">
              <w:rPr>
                <w:szCs w:val="22"/>
              </w:rPr>
              <w:t xml:space="preserve"> –</w:t>
            </w:r>
            <w:r w:rsidR="00B31A4A" w:rsidRPr="00B31A4A">
              <w:rPr>
                <w:szCs w:val="22"/>
              </w:rPr>
              <w:t>Общие данные</w:t>
            </w:r>
          </w:p>
        </w:tc>
        <w:tc>
          <w:tcPr>
            <w:tcW w:w="1983" w:type="dxa"/>
            <w:vAlign w:val="center"/>
          </w:tcPr>
          <w:p w:rsidR="00990029" w:rsidRPr="00B31A4A" w:rsidRDefault="002F6125" w:rsidP="00927300">
            <w:pPr>
              <w:pStyle w:val="aff1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</w:tr>
      <w:tr w:rsidR="00A77E84" w:rsidRPr="00BE76AF" w:rsidTr="00C12DFF">
        <w:trPr>
          <w:trHeight w:val="368"/>
        </w:trPr>
        <w:tc>
          <w:tcPr>
            <w:tcW w:w="3680" w:type="dxa"/>
            <w:vAlign w:val="center"/>
          </w:tcPr>
          <w:p w:rsidR="00A77E84" w:rsidRPr="00B31A4A" w:rsidRDefault="00A77E84" w:rsidP="00A77E84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A77E84" w:rsidRPr="00B31A4A" w:rsidRDefault="00A77E84" w:rsidP="00A77E84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</w:t>
            </w:r>
            <w:r>
              <w:rPr>
                <w:szCs w:val="22"/>
              </w:rPr>
              <w:t>2</w:t>
            </w:r>
            <w:r w:rsidRPr="00B31A4A">
              <w:rPr>
                <w:szCs w:val="22"/>
              </w:rPr>
              <w:t xml:space="preserve"> – </w:t>
            </w:r>
            <w:r w:rsidR="00C646A7" w:rsidRPr="00C646A7">
              <w:rPr>
                <w:szCs w:val="22"/>
              </w:rPr>
              <w:t>Схема расчетная распределительных сетей ВРУ 1</w:t>
            </w:r>
          </w:p>
        </w:tc>
        <w:tc>
          <w:tcPr>
            <w:tcW w:w="1983" w:type="dxa"/>
            <w:vAlign w:val="center"/>
          </w:tcPr>
          <w:p w:rsidR="00A77E84" w:rsidRPr="00B31A4A" w:rsidRDefault="002F6125" w:rsidP="00A77E84">
            <w:pPr>
              <w:pStyle w:val="aff1"/>
              <w:spacing w:line="240" w:lineRule="auto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A77E84" w:rsidRPr="00BE76AF" w:rsidTr="00C12DFF">
        <w:trPr>
          <w:trHeight w:val="368"/>
        </w:trPr>
        <w:tc>
          <w:tcPr>
            <w:tcW w:w="3680" w:type="dxa"/>
            <w:vAlign w:val="center"/>
          </w:tcPr>
          <w:p w:rsidR="00A77E84" w:rsidRPr="00B31A4A" w:rsidRDefault="00A77E84" w:rsidP="00A77E84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A77E84" w:rsidRPr="00B31A4A" w:rsidRDefault="00A77E84" w:rsidP="00A77E84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</w:t>
            </w:r>
            <w:r>
              <w:rPr>
                <w:szCs w:val="22"/>
              </w:rPr>
              <w:t>3</w:t>
            </w:r>
            <w:r w:rsidRPr="00B31A4A">
              <w:rPr>
                <w:szCs w:val="22"/>
              </w:rPr>
              <w:t xml:space="preserve"> – </w:t>
            </w:r>
            <w:r w:rsidR="00C646A7" w:rsidRPr="00C646A7">
              <w:rPr>
                <w:szCs w:val="22"/>
              </w:rPr>
              <w:t>Схема расчетная распределительных сетей ЩС1</w:t>
            </w:r>
          </w:p>
        </w:tc>
        <w:tc>
          <w:tcPr>
            <w:tcW w:w="1983" w:type="dxa"/>
            <w:vAlign w:val="center"/>
          </w:tcPr>
          <w:p w:rsidR="00A77E84" w:rsidRPr="00B31A4A" w:rsidRDefault="002F6125" w:rsidP="00A77E84">
            <w:pPr>
              <w:pStyle w:val="aff1"/>
              <w:spacing w:line="240" w:lineRule="auto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11</w:t>
            </w:r>
          </w:p>
        </w:tc>
      </w:tr>
      <w:tr w:rsidR="00A77E84" w:rsidRPr="00B31A4A" w:rsidTr="00204206">
        <w:tc>
          <w:tcPr>
            <w:tcW w:w="3680" w:type="dxa"/>
            <w:vAlign w:val="center"/>
          </w:tcPr>
          <w:p w:rsidR="00A77E84" w:rsidRPr="00B31A4A" w:rsidRDefault="00A77E84" w:rsidP="00A77E84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A77E84" w:rsidRPr="00B31A4A" w:rsidRDefault="00A77E84" w:rsidP="00A77E84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</w:t>
            </w:r>
            <w:r>
              <w:rPr>
                <w:szCs w:val="22"/>
              </w:rPr>
              <w:t>4</w:t>
            </w:r>
            <w:r w:rsidRPr="00B31A4A">
              <w:rPr>
                <w:szCs w:val="22"/>
              </w:rPr>
              <w:t xml:space="preserve"> – </w:t>
            </w:r>
            <w:r w:rsidR="00C646A7" w:rsidRPr="00C646A7">
              <w:rPr>
                <w:szCs w:val="22"/>
              </w:rPr>
              <w:t>Схема расчетная распределительных сетей ЩС2</w:t>
            </w:r>
          </w:p>
        </w:tc>
        <w:tc>
          <w:tcPr>
            <w:tcW w:w="1983" w:type="dxa"/>
            <w:vAlign w:val="center"/>
          </w:tcPr>
          <w:p w:rsidR="00A77E84" w:rsidRPr="00B31A4A" w:rsidRDefault="002F6125" w:rsidP="00A77E84">
            <w:pPr>
              <w:pStyle w:val="aff1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12</w:t>
            </w:r>
          </w:p>
        </w:tc>
      </w:tr>
      <w:tr w:rsidR="00316B29" w:rsidRPr="00B31A4A" w:rsidTr="00204206">
        <w:tc>
          <w:tcPr>
            <w:tcW w:w="3680" w:type="dxa"/>
            <w:vAlign w:val="center"/>
          </w:tcPr>
          <w:p w:rsidR="00316B29" w:rsidRPr="00B31A4A" w:rsidRDefault="00316B29" w:rsidP="00A77E84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316B29" w:rsidRPr="00B31A4A" w:rsidRDefault="00316B29" w:rsidP="00D659F0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</w:t>
            </w:r>
            <w:r>
              <w:rPr>
                <w:szCs w:val="22"/>
              </w:rPr>
              <w:t>5</w:t>
            </w:r>
            <w:r w:rsidRPr="00B31A4A">
              <w:rPr>
                <w:szCs w:val="22"/>
              </w:rPr>
              <w:t xml:space="preserve"> – </w:t>
            </w:r>
            <w:r w:rsidRPr="00316B29">
              <w:rPr>
                <w:szCs w:val="22"/>
              </w:rPr>
              <w:t>Схема расчетная распределительных сетей ЩЭО1</w:t>
            </w:r>
          </w:p>
        </w:tc>
        <w:tc>
          <w:tcPr>
            <w:tcW w:w="1983" w:type="dxa"/>
            <w:vAlign w:val="center"/>
          </w:tcPr>
          <w:p w:rsidR="00316B29" w:rsidRDefault="00316B29" w:rsidP="00A77E84">
            <w:pPr>
              <w:pStyle w:val="aff1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13</w:t>
            </w:r>
          </w:p>
        </w:tc>
      </w:tr>
      <w:tr w:rsidR="00316B29" w:rsidRPr="00B31A4A" w:rsidTr="00204206">
        <w:tc>
          <w:tcPr>
            <w:tcW w:w="3680" w:type="dxa"/>
            <w:vAlign w:val="center"/>
          </w:tcPr>
          <w:p w:rsidR="00316B29" w:rsidRPr="00B31A4A" w:rsidRDefault="00316B29" w:rsidP="00A77E84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316B29" w:rsidRPr="00B31A4A" w:rsidRDefault="00316B29" w:rsidP="00D659F0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</w:t>
            </w:r>
            <w:r>
              <w:rPr>
                <w:szCs w:val="22"/>
              </w:rPr>
              <w:t>6</w:t>
            </w:r>
            <w:r w:rsidRPr="00B31A4A">
              <w:rPr>
                <w:szCs w:val="22"/>
              </w:rPr>
              <w:t xml:space="preserve"> – </w:t>
            </w:r>
            <w:r w:rsidRPr="00316B29">
              <w:rPr>
                <w:szCs w:val="22"/>
              </w:rPr>
              <w:t>Схема расчетная распределительных сетей ЩЭО2</w:t>
            </w:r>
          </w:p>
        </w:tc>
        <w:tc>
          <w:tcPr>
            <w:tcW w:w="1983" w:type="dxa"/>
            <w:vAlign w:val="center"/>
          </w:tcPr>
          <w:p w:rsidR="00316B29" w:rsidRDefault="00316B29" w:rsidP="00A77E84">
            <w:pPr>
              <w:pStyle w:val="aff1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14</w:t>
            </w:r>
          </w:p>
        </w:tc>
      </w:tr>
      <w:tr w:rsidR="00316B29" w:rsidRPr="00B31A4A" w:rsidTr="00204206">
        <w:tc>
          <w:tcPr>
            <w:tcW w:w="3680" w:type="dxa"/>
            <w:vAlign w:val="center"/>
          </w:tcPr>
          <w:p w:rsidR="00316B29" w:rsidRPr="00B31A4A" w:rsidRDefault="00316B29" w:rsidP="00A77E84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316B29" w:rsidRPr="00B31A4A" w:rsidRDefault="00316B29" w:rsidP="00D659F0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</w:t>
            </w:r>
            <w:r>
              <w:rPr>
                <w:szCs w:val="22"/>
              </w:rPr>
              <w:t>7</w:t>
            </w:r>
            <w:r w:rsidRPr="00B31A4A">
              <w:rPr>
                <w:szCs w:val="22"/>
              </w:rPr>
              <w:t xml:space="preserve"> – </w:t>
            </w:r>
            <w:r w:rsidRPr="00316B29">
              <w:rPr>
                <w:szCs w:val="22"/>
              </w:rPr>
              <w:t>Данные о групповых щитках с автоматическими выключателями</w:t>
            </w:r>
          </w:p>
        </w:tc>
        <w:tc>
          <w:tcPr>
            <w:tcW w:w="1983" w:type="dxa"/>
            <w:vAlign w:val="center"/>
          </w:tcPr>
          <w:p w:rsidR="00316B29" w:rsidRDefault="00316B29" w:rsidP="00A77E84">
            <w:pPr>
              <w:pStyle w:val="aff1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15</w:t>
            </w:r>
          </w:p>
        </w:tc>
      </w:tr>
      <w:tr w:rsidR="00316B29" w:rsidRPr="00B31A4A" w:rsidTr="00204206">
        <w:tc>
          <w:tcPr>
            <w:tcW w:w="3680" w:type="dxa"/>
            <w:vAlign w:val="center"/>
          </w:tcPr>
          <w:p w:rsidR="00316B29" w:rsidRPr="00B31A4A" w:rsidRDefault="00316B29" w:rsidP="00A77E84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316B29" w:rsidRPr="00B31A4A" w:rsidRDefault="00316B29" w:rsidP="00D659F0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</w:t>
            </w:r>
            <w:r>
              <w:rPr>
                <w:szCs w:val="22"/>
              </w:rPr>
              <w:t>8</w:t>
            </w:r>
            <w:r w:rsidRPr="00B31A4A">
              <w:rPr>
                <w:szCs w:val="22"/>
              </w:rPr>
              <w:t xml:space="preserve"> – </w:t>
            </w:r>
            <w:r w:rsidRPr="00316B29">
              <w:rPr>
                <w:szCs w:val="22"/>
              </w:rPr>
              <w:t>План осветительных сетей 1 этажа</w:t>
            </w:r>
          </w:p>
        </w:tc>
        <w:tc>
          <w:tcPr>
            <w:tcW w:w="1983" w:type="dxa"/>
            <w:vAlign w:val="center"/>
          </w:tcPr>
          <w:p w:rsidR="00316B29" w:rsidRDefault="00316B29" w:rsidP="00A77E84">
            <w:pPr>
              <w:pStyle w:val="aff1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16</w:t>
            </w:r>
          </w:p>
        </w:tc>
      </w:tr>
      <w:tr w:rsidR="00316B29" w:rsidRPr="00B31A4A" w:rsidTr="00204206">
        <w:tc>
          <w:tcPr>
            <w:tcW w:w="3680" w:type="dxa"/>
            <w:vAlign w:val="center"/>
          </w:tcPr>
          <w:p w:rsidR="00316B29" w:rsidRPr="00B31A4A" w:rsidRDefault="00316B29" w:rsidP="00A77E84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316B29" w:rsidRPr="00B31A4A" w:rsidRDefault="00316B29" w:rsidP="00D659F0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</w:t>
            </w:r>
            <w:r>
              <w:rPr>
                <w:szCs w:val="22"/>
              </w:rPr>
              <w:t>9</w:t>
            </w:r>
            <w:r w:rsidRPr="00B31A4A">
              <w:rPr>
                <w:szCs w:val="22"/>
              </w:rPr>
              <w:t xml:space="preserve"> – </w:t>
            </w:r>
            <w:r w:rsidRPr="00316B29">
              <w:rPr>
                <w:szCs w:val="22"/>
              </w:rPr>
              <w:t>План осветительных сетей 2 этажа</w:t>
            </w:r>
          </w:p>
        </w:tc>
        <w:tc>
          <w:tcPr>
            <w:tcW w:w="1983" w:type="dxa"/>
            <w:vAlign w:val="center"/>
          </w:tcPr>
          <w:p w:rsidR="00316B29" w:rsidRDefault="00316B29" w:rsidP="00A77E84">
            <w:pPr>
              <w:pStyle w:val="aff1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17</w:t>
            </w:r>
          </w:p>
        </w:tc>
      </w:tr>
      <w:tr w:rsidR="00316B29" w:rsidRPr="00B31A4A" w:rsidTr="00204206">
        <w:tc>
          <w:tcPr>
            <w:tcW w:w="3680" w:type="dxa"/>
            <w:vAlign w:val="center"/>
          </w:tcPr>
          <w:p w:rsidR="00316B29" w:rsidRPr="00B31A4A" w:rsidRDefault="00316B29" w:rsidP="00A77E84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316B29" w:rsidRPr="00B31A4A" w:rsidRDefault="00316B29" w:rsidP="00316B29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</w:t>
            </w:r>
            <w:r>
              <w:rPr>
                <w:szCs w:val="22"/>
              </w:rPr>
              <w:t>10</w:t>
            </w:r>
            <w:r w:rsidRPr="00B31A4A">
              <w:rPr>
                <w:szCs w:val="22"/>
              </w:rPr>
              <w:t xml:space="preserve"> – </w:t>
            </w:r>
            <w:r w:rsidRPr="00316B29">
              <w:rPr>
                <w:szCs w:val="22"/>
              </w:rPr>
              <w:t>План распределительных сетей 1 этажа</w:t>
            </w:r>
          </w:p>
        </w:tc>
        <w:tc>
          <w:tcPr>
            <w:tcW w:w="1983" w:type="dxa"/>
            <w:vAlign w:val="center"/>
          </w:tcPr>
          <w:p w:rsidR="00316B29" w:rsidRDefault="00316B29" w:rsidP="00A77E84">
            <w:pPr>
              <w:pStyle w:val="aff1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18</w:t>
            </w:r>
          </w:p>
        </w:tc>
      </w:tr>
      <w:tr w:rsidR="00316B29" w:rsidRPr="00B31A4A" w:rsidTr="00204206">
        <w:tc>
          <w:tcPr>
            <w:tcW w:w="3680" w:type="dxa"/>
            <w:vAlign w:val="center"/>
          </w:tcPr>
          <w:p w:rsidR="00316B29" w:rsidRPr="00B31A4A" w:rsidRDefault="00316B29" w:rsidP="00A77E84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316B29" w:rsidRPr="00B31A4A" w:rsidRDefault="00316B29" w:rsidP="00D659F0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</w:t>
            </w:r>
            <w:r>
              <w:rPr>
                <w:szCs w:val="22"/>
              </w:rPr>
              <w:t>11</w:t>
            </w:r>
            <w:r w:rsidRPr="00B31A4A">
              <w:rPr>
                <w:szCs w:val="22"/>
              </w:rPr>
              <w:t xml:space="preserve"> – </w:t>
            </w:r>
            <w:r w:rsidRPr="00316B29">
              <w:rPr>
                <w:szCs w:val="22"/>
              </w:rPr>
              <w:t>План распределительных сетей 2 этажа</w:t>
            </w:r>
          </w:p>
        </w:tc>
        <w:tc>
          <w:tcPr>
            <w:tcW w:w="1983" w:type="dxa"/>
            <w:vAlign w:val="center"/>
          </w:tcPr>
          <w:p w:rsidR="00316B29" w:rsidRDefault="00316B29" w:rsidP="00A77E84">
            <w:pPr>
              <w:pStyle w:val="aff1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19</w:t>
            </w:r>
          </w:p>
        </w:tc>
      </w:tr>
      <w:tr w:rsidR="00316B29" w:rsidRPr="00B31A4A" w:rsidTr="00204206">
        <w:tc>
          <w:tcPr>
            <w:tcW w:w="3680" w:type="dxa"/>
            <w:vAlign w:val="center"/>
          </w:tcPr>
          <w:p w:rsidR="00316B29" w:rsidRPr="00B31A4A" w:rsidRDefault="00316B29" w:rsidP="00A77E84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316B29" w:rsidRPr="00B31A4A" w:rsidRDefault="00316B29" w:rsidP="00D659F0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</w:t>
            </w:r>
            <w:r>
              <w:rPr>
                <w:szCs w:val="22"/>
              </w:rPr>
              <w:t>12</w:t>
            </w:r>
            <w:r w:rsidRPr="00B31A4A">
              <w:rPr>
                <w:szCs w:val="22"/>
              </w:rPr>
              <w:t xml:space="preserve"> – </w:t>
            </w:r>
            <w:r w:rsidRPr="00316B29">
              <w:rPr>
                <w:szCs w:val="22"/>
              </w:rPr>
              <w:t>План распределительных сетей чердака</w:t>
            </w:r>
          </w:p>
        </w:tc>
        <w:tc>
          <w:tcPr>
            <w:tcW w:w="1983" w:type="dxa"/>
            <w:vAlign w:val="center"/>
          </w:tcPr>
          <w:p w:rsidR="00316B29" w:rsidRDefault="00316B29" w:rsidP="00A77E84">
            <w:pPr>
              <w:pStyle w:val="aff1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20</w:t>
            </w:r>
          </w:p>
        </w:tc>
      </w:tr>
      <w:tr w:rsidR="00316B29" w:rsidRPr="00B31A4A" w:rsidTr="00204206">
        <w:tc>
          <w:tcPr>
            <w:tcW w:w="3680" w:type="dxa"/>
            <w:vAlign w:val="center"/>
          </w:tcPr>
          <w:p w:rsidR="00316B29" w:rsidRPr="00B31A4A" w:rsidRDefault="00316B29" w:rsidP="00A77E84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316B29" w:rsidRPr="00B31A4A" w:rsidRDefault="00316B29" w:rsidP="00D659F0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</w:t>
            </w:r>
            <w:r>
              <w:rPr>
                <w:szCs w:val="22"/>
              </w:rPr>
              <w:t>13</w:t>
            </w:r>
            <w:r w:rsidRPr="00B31A4A">
              <w:rPr>
                <w:szCs w:val="22"/>
              </w:rPr>
              <w:t xml:space="preserve"> – </w:t>
            </w:r>
            <w:r w:rsidRPr="00316B29">
              <w:rPr>
                <w:szCs w:val="22"/>
              </w:rPr>
              <w:t>Молниезащита. План кровли</w:t>
            </w:r>
          </w:p>
        </w:tc>
        <w:tc>
          <w:tcPr>
            <w:tcW w:w="1983" w:type="dxa"/>
            <w:vAlign w:val="center"/>
          </w:tcPr>
          <w:p w:rsidR="00316B29" w:rsidRDefault="00316B29" w:rsidP="00A77E84">
            <w:pPr>
              <w:pStyle w:val="aff1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21</w:t>
            </w:r>
          </w:p>
        </w:tc>
      </w:tr>
      <w:tr w:rsidR="00316B29" w:rsidRPr="00B31A4A" w:rsidTr="00204206">
        <w:tc>
          <w:tcPr>
            <w:tcW w:w="3680" w:type="dxa"/>
            <w:vAlign w:val="center"/>
          </w:tcPr>
          <w:p w:rsidR="00316B29" w:rsidRPr="00B31A4A" w:rsidRDefault="00316B29" w:rsidP="00A77E84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316B29" w:rsidRPr="00B31A4A" w:rsidRDefault="00316B29" w:rsidP="00D659F0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</w:t>
            </w:r>
            <w:r>
              <w:rPr>
                <w:szCs w:val="22"/>
              </w:rPr>
              <w:t>14</w:t>
            </w:r>
            <w:r w:rsidRPr="00B31A4A">
              <w:rPr>
                <w:szCs w:val="22"/>
              </w:rPr>
              <w:t xml:space="preserve"> – </w:t>
            </w:r>
            <w:r w:rsidRPr="00316B29">
              <w:rPr>
                <w:szCs w:val="22"/>
              </w:rPr>
              <w:t>План прокладки заземляющего устройства</w:t>
            </w:r>
          </w:p>
        </w:tc>
        <w:tc>
          <w:tcPr>
            <w:tcW w:w="1983" w:type="dxa"/>
            <w:vAlign w:val="center"/>
          </w:tcPr>
          <w:p w:rsidR="00316B29" w:rsidRDefault="00316B29" w:rsidP="00A77E84">
            <w:pPr>
              <w:pStyle w:val="aff1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22</w:t>
            </w:r>
          </w:p>
        </w:tc>
      </w:tr>
      <w:tr w:rsidR="00316B29" w:rsidRPr="00B31A4A" w:rsidTr="00204206">
        <w:tc>
          <w:tcPr>
            <w:tcW w:w="3680" w:type="dxa"/>
            <w:vAlign w:val="center"/>
          </w:tcPr>
          <w:p w:rsidR="00316B29" w:rsidRPr="00B31A4A" w:rsidRDefault="00316B29" w:rsidP="00D659F0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 w:val="20"/>
                <w:szCs w:val="20"/>
              </w:rPr>
              <w:t>РСГ-017-31.08-</w:t>
            </w:r>
            <w:r>
              <w:rPr>
                <w:sz w:val="20"/>
                <w:szCs w:val="20"/>
              </w:rPr>
              <w:t>Р-ИОС1.1ОЛ</w:t>
            </w:r>
          </w:p>
        </w:tc>
        <w:tc>
          <w:tcPr>
            <w:tcW w:w="4798" w:type="dxa"/>
            <w:vAlign w:val="center"/>
          </w:tcPr>
          <w:p w:rsidR="00316B29" w:rsidRPr="00B31A4A" w:rsidRDefault="00316B29" w:rsidP="00D659F0">
            <w:pPr>
              <w:pStyle w:val="aff1"/>
              <w:ind w:firstLine="0"/>
              <w:rPr>
                <w:szCs w:val="22"/>
              </w:rPr>
            </w:pPr>
            <w:r>
              <w:rPr>
                <w:szCs w:val="22"/>
              </w:rPr>
              <w:t>Опросный лист на ВРУ1</w:t>
            </w:r>
          </w:p>
        </w:tc>
        <w:tc>
          <w:tcPr>
            <w:tcW w:w="1983" w:type="dxa"/>
            <w:vAlign w:val="center"/>
          </w:tcPr>
          <w:p w:rsidR="00316B29" w:rsidRPr="00B31A4A" w:rsidRDefault="00316B29" w:rsidP="00D659F0">
            <w:pPr>
              <w:pStyle w:val="aff1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</w:tr>
      <w:tr w:rsidR="00316B29" w:rsidRPr="00B31A4A" w:rsidTr="00204206">
        <w:tc>
          <w:tcPr>
            <w:tcW w:w="3680" w:type="dxa"/>
            <w:vAlign w:val="center"/>
          </w:tcPr>
          <w:p w:rsidR="00316B29" w:rsidRPr="00B31A4A" w:rsidRDefault="00316B29" w:rsidP="00A77E84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 w:val="20"/>
                <w:szCs w:val="20"/>
              </w:rPr>
              <w:t>РСГ-017-31.08-</w:t>
            </w:r>
            <w:r>
              <w:rPr>
                <w:sz w:val="20"/>
                <w:szCs w:val="20"/>
              </w:rPr>
              <w:t>Р-ИОС1.1С</w:t>
            </w:r>
          </w:p>
        </w:tc>
        <w:tc>
          <w:tcPr>
            <w:tcW w:w="4798" w:type="dxa"/>
            <w:vAlign w:val="center"/>
          </w:tcPr>
          <w:p w:rsidR="00316B29" w:rsidRDefault="00316B29" w:rsidP="00A77E84">
            <w:pPr>
              <w:pStyle w:val="aff1"/>
              <w:ind w:firstLine="0"/>
              <w:rPr>
                <w:szCs w:val="22"/>
              </w:rPr>
            </w:pPr>
            <w:r>
              <w:rPr>
                <w:szCs w:val="22"/>
              </w:rPr>
              <w:t>Электроснабжение, внутренние сети.</w:t>
            </w:r>
          </w:p>
          <w:p w:rsidR="00316B29" w:rsidRPr="00B31A4A" w:rsidRDefault="00316B29" w:rsidP="00A77E84">
            <w:pPr>
              <w:pStyle w:val="aff1"/>
              <w:ind w:firstLine="0"/>
              <w:rPr>
                <w:szCs w:val="22"/>
              </w:rPr>
            </w:pPr>
            <w:r>
              <w:rPr>
                <w:szCs w:val="22"/>
              </w:rPr>
              <w:t>Спецификация</w:t>
            </w:r>
          </w:p>
        </w:tc>
        <w:tc>
          <w:tcPr>
            <w:tcW w:w="1983" w:type="dxa"/>
            <w:vAlign w:val="center"/>
          </w:tcPr>
          <w:p w:rsidR="00316B29" w:rsidRPr="00B31A4A" w:rsidRDefault="00316B29" w:rsidP="00316B29">
            <w:pPr>
              <w:pStyle w:val="aff1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24-26</w:t>
            </w:r>
          </w:p>
        </w:tc>
      </w:tr>
      <w:tr w:rsidR="00316B29" w:rsidRPr="00B31A4A" w:rsidTr="00204206">
        <w:tc>
          <w:tcPr>
            <w:tcW w:w="3680" w:type="dxa"/>
            <w:vAlign w:val="center"/>
          </w:tcPr>
          <w:p w:rsidR="00316B29" w:rsidRPr="00B31A4A" w:rsidRDefault="00316B29" w:rsidP="00A77E84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 w:val="20"/>
                <w:szCs w:val="20"/>
              </w:rPr>
              <w:t>РСГ-017-31.08-</w:t>
            </w:r>
            <w:r>
              <w:rPr>
                <w:sz w:val="20"/>
                <w:szCs w:val="20"/>
              </w:rPr>
              <w:t>Р-ИОС1</w:t>
            </w:r>
            <w:r w:rsidRPr="00B31A4A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2.</w:t>
            </w:r>
            <w:r w:rsidRPr="00B31A4A">
              <w:rPr>
                <w:szCs w:val="22"/>
              </w:rPr>
              <w:t>ГЧ</w:t>
            </w:r>
          </w:p>
        </w:tc>
        <w:tc>
          <w:tcPr>
            <w:tcW w:w="4798" w:type="dxa"/>
            <w:vAlign w:val="center"/>
          </w:tcPr>
          <w:p w:rsidR="00316B29" w:rsidRDefault="00316B29" w:rsidP="00A77E84">
            <w:pPr>
              <w:pStyle w:val="aff1"/>
              <w:ind w:firstLine="0"/>
              <w:rPr>
                <w:szCs w:val="22"/>
              </w:rPr>
            </w:pPr>
            <w:r>
              <w:rPr>
                <w:szCs w:val="22"/>
              </w:rPr>
              <w:t>Электроснабжение, внешние сети.</w:t>
            </w:r>
          </w:p>
          <w:p w:rsidR="00316B29" w:rsidRPr="00B31A4A" w:rsidRDefault="00316B29" w:rsidP="00A77E84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Cs w:val="22"/>
              </w:rPr>
              <w:t>Графическая часть</w:t>
            </w:r>
            <w:r>
              <w:rPr>
                <w:szCs w:val="22"/>
              </w:rPr>
              <w:t xml:space="preserve">. </w:t>
            </w:r>
          </w:p>
        </w:tc>
        <w:tc>
          <w:tcPr>
            <w:tcW w:w="1983" w:type="dxa"/>
            <w:vAlign w:val="center"/>
          </w:tcPr>
          <w:p w:rsidR="00316B29" w:rsidRPr="00B31A4A" w:rsidRDefault="00316B29" w:rsidP="00A77E84">
            <w:pPr>
              <w:pStyle w:val="aff1"/>
              <w:ind w:firstLine="0"/>
              <w:jc w:val="center"/>
              <w:rPr>
                <w:szCs w:val="22"/>
              </w:rPr>
            </w:pPr>
          </w:p>
        </w:tc>
      </w:tr>
      <w:tr w:rsidR="00316B29" w:rsidRPr="00B31A4A" w:rsidTr="006B28B5">
        <w:tc>
          <w:tcPr>
            <w:tcW w:w="3680" w:type="dxa"/>
            <w:vAlign w:val="center"/>
          </w:tcPr>
          <w:p w:rsidR="00316B29" w:rsidRPr="00B31A4A" w:rsidRDefault="00316B29" w:rsidP="00A77E84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316B29" w:rsidRPr="00B31A4A" w:rsidRDefault="00316B29" w:rsidP="00A77E84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</w:t>
            </w:r>
            <w:r>
              <w:rPr>
                <w:szCs w:val="22"/>
              </w:rPr>
              <w:t>1</w:t>
            </w:r>
            <w:r w:rsidRPr="00B31A4A">
              <w:rPr>
                <w:szCs w:val="22"/>
              </w:rPr>
              <w:t xml:space="preserve"> – </w:t>
            </w:r>
            <w:r w:rsidRPr="00E838E6">
              <w:rPr>
                <w:szCs w:val="22"/>
              </w:rPr>
              <w:t xml:space="preserve">Общие данные </w:t>
            </w:r>
          </w:p>
        </w:tc>
        <w:tc>
          <w:tcPr>
            <w:tcW w:w="1983" w:type="dxa"/>
            <w:vAlign w:val="center"/>
          </w:tcPr>
          <w:p w:rsidR="00316B29" w:rsidRPr="00B31A4A" w:rsidRDefault="00316B29" w:rsidP="006B28B5">
            <w:pPr>
              <w:pStyle w:val="aff1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27</w:t>
            </w:r>
          </w:p>
        </w:tc>
      </w:tr>
      <w:tr w:rsidR="00A36616" w:rsidRPr="00B31A4A" w:rsidTr="006B28B5">
        <w:tc>
          <w:tcPr>
            <w:tcW w:w="3680" w:type="dxa"/>
            <w:vAlign w:val="center"/>
          </w:tcPr>
          <w:p w:rsidR="00A36616" w:rsidRPr="00B31A4A" w:rsidRDefault="00A36616" w:rsidP="00A36616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A36616" w:rsidRPr="00B31A4A" w:rsidRDefault="00A36616" w:rsidP="00A36616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</w:t>
            </w:r>
            <w:r>
              <w:rPr>
                <w:szCs w:val="22"/>
              </w:rPr>
              <w:t>2</w:t>
            </w:r>
            <w:r w:rsidRPr="00B31A4A">
              <w:rPr>
                <w:szCs w:val="22"/>
              </w:rPr>
              <w:t xml:space="preserve"> – </w:t>
            </w:r>
            <w:r w:rsidRPr="00A36616">
              <w:rPr>
                <w:szCs w:val="22"/>
              </w:rPr>
              <w:t>Расчетная схема электроснабжения 0,4кВ.</w:t>
            </w:r>
          </w:p>
        </w:tc>
        <w:tc>
          <w:tcPr>
            <w:tcW w:w="1983" w:type="dxa"/>
            <w:vAlign w:val="center"/>
          </w:tcPr>
          <w:p w:rsidR="00A36616" w:rsidRPr="00B31A4A" w:rsidRDefault="00A36616" w:rsidP="00A36616">
            <w:pPr>
              <w:pStyle w:val="aff1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2</w:t>
            </w:r>
            <w:r>
              <w:rPr>
                <w:szCs w:val="22"/>
              </w:rPr>
              <w:t>8</w:t>
            </w:r>
          </w:p>
        </w:tc>
      </w:tr>
      <w:tr w:rsidR="00A36616" w:rsidRPr="00B31A4A" w:rsidTr="006B28B5">
        <w:trPr>
          <w:trHeight w:val="502"/>
        </w:trPr>
        <w:tc>
          <w:tcPr>
            <w:tcW w:w="3680" w:type="dxa"/>
            <w:vAlign w:val="center"/>
          </w:tcPr>
          <w:p w:rsidR="00A36616" w:rsidRPr="00B31A4A" w:rsidRDefault="00A36616" w:rsidP="00A36616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A36616" w:rsidRPr="00B31A4A" w:rsidRDefault="00A36616" w:rsidP="00A36616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</w:t>
            </w:r>
            <w:r>
              <w:rPr>
                <w:szCs w:val="22"/>
              </w:rPr>
              <w:t>3</w:t>
            </w:r>
            <w:r w:rsidRPr="00B31A4A">
              <w:rPr>
                <w:szCs w:val="22"/>
              </w:rPr>
              <w:t xml:space="preserve"> – </w:t>
            </w:r>
            <w:r w:rsidRPr="00A36616">
              <w:rPr>
                <w:szCs w:val="22"/>
              </w:rPr>
              <w:t>План сетей электроснабжения</w:t>
            </w:r>
          </w:p>
        </w:tc>
        <w:tc>
          <w:tcPr>
            <w:tcW w:w="1983" w:type="dxa"/>
            <w:vAlign w:val="center"/>
          </w:tcPr>
          <w:p w:rsidR="00A36616" w:rsidRPr="00B31A4A" w:rsidRDefault="00A36616" w:rsidP="00A36616">
            <w:pPr>
              <w:pStyle w:val="aff1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2</w:t>
            </w:r>
            <w:r>
              <w:rPr>
                <w:szCs w:val="22"/>
              </w:rPr>
              <w:t>9</w:t>
            </w:r>
          </w:p>
        </w:tc>
      </w:tr>
      <w:tr w:rsidR="00A36616" w:rsidRPr="00B31A4A" w:rsidTr="006B28B5">
        <w:tc>
          <w:tcPr>
            <w:tcW w:w="3680" w:type="dxa"/>
            <w:vAlign w:val="center"/>
          </w:tcPr>
          <w:p w:rsidR="00A36616" w:rsidRPr="00B31A4A" w:rsidRDefault="00A36616" w:rsidP="00A36616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A36616" w:rsidRPr="00B31A4A" w:rsidRDefault="00A36616" w:rsidP="00A36616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</w:t>
            </w:r>
            <w:r>
              <w:rPr>
                <w:szCs w:val="22"/>
              </w:rPr>
              <w:t>4</w:t>
            </w:r>
            <w:r w:rsidRPr="00B31A4A">
              <w:rPr>
                <w:szCs w:val="22"/>
              </w:rPr>
              <w:t xml:space="preserve"> – </w:t>
            </w:r>
            <w:r w:rsidRPr="00A36616">
              <w:rPr>
                <w:szCs w:val="22"/>
              </w:rPr>
              <w:t>Прокладка кабельной линии в траншее</w:t>
            </w:r>
          </w:p>
        </w:tc>
        <w:tc>
          <w:tcPr>
            <w:tcW w:w="1983" w:type="dxa"/>
            <w:vAlign w:val="center"/>
          </w:tcPr>
          <w:p w:rsidR="00A36616" w:rsidRPr="00B31A4A" w:rsidRDefault="00A36616" w:rsidP="00A36616">
            <w:pPr>
              <w:pStyle w:val="aff1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30</w:t>
            </w:r>
          </w:p>
        </w:tc>
      </w:tr>
      <w:tr w:rsidR="00A36616" w:rsidRPr="00B31A4A" w:rsidTr="006B28B5">
        <w:tc>
          <w:tcPr>
            <w:tcW w:w="3680" w:type="dxa"/>
            <w:vAlign w:val="center"/>
          </w:tcPr>
          <w:p w:rsidR="00A36616" w:rsidRPr="00B31A4A" w:rsidRDefault="00A36616" w:rsidP="00A36616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 w:val="20"/>
                <w:szCs w:val="20"/>
              </w:rPr>
              <w:t>РСГ-017-31.08-</w:t>
            </w:r>
            <w:r>
              <w:rPr>
                <w:sz w:val="20"/>
                <w:szCs w:val="20"/>
              </w:rPr>
              <w:t>Р-ИОС1</w:t>
            </w:r>
            <w:r w:rsidRPr="00B31A4A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2.</w:t>
            </w:r>
            <w:r>
              <w:rPr>
                <w:szCs w:val="22"/>
              </w:rPr>
              <w:t>С</w:t>
            </w:r>
          </w:p>
        </w:tc>
        <w:tc>
          <w:tcPr>
            <w:tcW w:w="4798" w:type="dxa"/>
            <w:vAlign w:val="center"/>
          </w:tcPr>
          <w:p w:rsidR="00A36616" w:rsidRDefault="00A36616" w:rsidP="00A36616">
            <w:pPr>
              <w:pStyle w:val="aff1"/>
              <w:ind w:firstLine="0"/>
              <w:rPr>
                <w:szCs w:val="22"/>
              </w:rPr>
            </w:pPr>
            <w:r>
              <w:rPr>
                <w:szCs w:val="22"/>
              </w:rPr>
              <w:t>Электроснабжение, внешние сети.</w:t>
            </w:r>
          </w:p>
          <w:p w:rsidR="00A36616" w:rsidRPr="00B31A4A" w:rsidRDefault="00A36616" w:rsidP="00A36616">
            <w:pPr>
              <w:pStyle w:val="aff1"/>
              <w:ind w:firstLine="0"/>
              <w:rPr>
                <w:szCs w:val="22"/>
              </w:rPr>
            </w:pPr>
            <w:r>
              <w:rPr>
                <w:szCs w:val="22"/>
              </w:rPr>
              <w:t>Спецификация</w:t>
            </w:r>
            <w:r>
              <w:rPr>
                <w:szCs w:val="22"/>
              </w:rPr>
              <w:t>.</w:t>
            </w:r>
          </w:p>
        </w:tc>
        <w:tc>
          <w:tcPr>
            <w:tcW w:w="1983" w:type="dxa"/>
            <w:vAlign w:val="center"/>
          </w:tcPr>
          <w:p w:rsidR="00A36616" w:rsidRPr="00B31A4A" w:rsidRDefault="00A36616" w:rsidP="00A36616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31-32</w:t>
            </w:r>
          </w:p>
        </w:tc>
      </w:tr>
      <w:tr w:rsidR="00A36616" w:rsidRPr="00B31A4A" w:rsidTr="00204206">
        <w:tc>
          <w:tcPr>
            <w:tcW w:w="3680" w:type="dxa"/>
            <w:vAlign w:val="center"/>
          </w:tcPr>
          <w:p w:rsidR="00A36616" w:rsidRPr="00B31A4A" w:rsidRDefault="00A36616" w:rsidP="00A36616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A36616" w:rsidRPr="00B31A4A" w:rsidRDefault="00A36616" w:rsidP="00A36616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</w:p>
        </w:tc>
        <w:tc>
          <w:tcPr>
            <w:tcW w:w="1983" w:type="dxa"/>
            <w:vAlign w:val="center"/>
          </w:tcPr>
          <w:p w:rsidR="00A36616" w:rsidRPr="00B31A4A" w:rsidRDefault="00A36616" w:rsidP="00A36616">
            <w:pPr>
              <w:ind w:firstLine="0"/>
              <w:jc w:val="center"/>
              <w:rPr>
                <w:szCs w:val="22"/>
              </w:rPr>
            </w:pPr>
          </w:p>
        </w:tc>
      </w:tr>
    </w:tbl>
    <w:p w:rsidR="00C12960" w:rsidRPr="00B31A4A" w:rsidRDefault="00C12960" w:rsidP="00C12960">
      <w:pPr>
        <w:pStyle w:val="ad"/>
        <w:jc w:val="center"/>
      </w:pPr>
    </w:p>
    <w:p w:rsidR="003A4A1F" w:rsidRPr="00B31A4A" w:rsidRDefault="00B31A4A" w:rsidP="00B31A4A">
      <w:pPr>
        <w:pStyle w:val="ad"/>
        <w:tabs>
          <w:tab w:val="left" w:pos="2232"/>
          <w:tab w:val="center" w:pos="5315"/>
        </w:tabs>
        <w:jc w:val="left"/>
      </w:pPr>
      <w:r w:rsidRPr="00B31A4A">
        <w:tab/>
      </w:r>
    </w:p>
    <w:p w:rsidR="003A4A1F" w:rsidRPr="001962B1" w:rsidRDefault="003A4A1F" w:rsidP="00C12960">
      <w:pPr>
        <w:pStyle w:val="ad"/>
        <w:jc w:val="center"/>
        <w:rPr>
          <w:color w:val="FF0000"/>
        </w:rPr>
        <w:sectPr w:rsidR="003A4A1F" w:rsidRPr="001962B1" w:rsidSect="00B377E0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 w:code="9"/>
          <w:pgMar w:top="851" w:right="567" w:bottom="1985" w:left="1418" w:header="284" w:footer="284" w:gutter="0"/>
          <w:pgNumType w:start="1"/>
          <w:cols w:space="708"/>
          <w:titlePg/>
          <w:docGrid w:linePitch="360"/>
        </w:sectPr>
      </w:pPr>
      <w:bookmarkStart w:id="1" w:name="qwe_3"/>
      <w:bookmarkStart w:id="2" w:name="_GoBack"/>
      <w:bookmarkEnd w:id="1"/>
      <w:bookmarkEnd w:id="2"/>
    </w:p>
    <w:p w:rsidR="00F9228C" w:rsidRPr="005608DE" w:rsidRDefault="00F9228C" w:rsidP="005C0239">
      <w:pPr>
        <w:pStyle w:val="aff1"/>
        <w:jc w:val="center"/>
      </w:pPr>
      <w:r w:rsidRPr="005608DE">
        <w:lastRenderedPageBreak/>
        <w:t xml:space="preserve">Состав </w:t>
      </w:r>
      <w:r w:rsidR="00B31A4A" w:rsidRPr="005608DE">
        <w:t>рабочей</w:t>
      </w:r>
      <w:r w:rsidR="00521619" w:rsidRPr="005608DE">
        <w:t xml:space="preserve"> документации</w:t>
      </w:r>
    </w:p>
    <w:tbl>
      <w:tblPr>
        <w:tblW w:w="10490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261"/>
        <w:gridCol w:w="4819"/>
        <w:gridCol w:w="1559"/>
      </w:tblGrid>
      <w:tr w:rsidR="00521619" w:rsidRPr="005608DE" w:rsidTr="00521619"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Номер</w:t>
            </w:r>
          </w:p>
          <w:p w:rsidR="00521619" w:rsidRPr="005608DE" w:rsidRDefault="00521619" w:rsidP="00521619">
            <w:pPr>
              <w:pStyle w:val="aff1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тома</w:t>
            </w:r>
          </w:p>
        </w:tc>
        <w:tc>
          <w:tcPr>
            <w:tcW w:w="326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Обозначение</w:t>
            </w:r>
          </w:p>
        </w:tc>
        <w:tc>
          <w:tcPr>
            <w:tcW w:w="481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Примечание</w:t>
            </w:r>
          </w:p>
        </w:tc>
      </w:tr>
      <w:tr w:rsidR="00521619" w:rsidRPr="005608DE" w:rsidTr="00521619">
        <w:tc>
          <w:tcPr>
            <w:tcW w:w="851" w:type="dxa"/>
            <w:tcBorders>
              <w:top w:val="single" w:sz="12" w:space="0" w:color="auto"/>
            </w:tcBorders>
          </w:tcPr>
          <w:p w:rsidR="00521619" w:rsidRPr="005608DE" w:rsidRDefault="00562D2D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single" w:sz="12" w:space="0" w:color="auto"/>
            </w:tcBorders>
          </w:tcPr>
          <w:p w:rsidR="00521619" w:rsidRPr="005608DE" w:rsidRDefault="00B31A4A" w:rsidP="00B31A4A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РСГ-017-31.08-Р</w:t>
            </w:r>
            <w:r w:rsidR="00562D2D" w:rsidRPr="005608DE">
              <w:rPr>
                <w:sz w:val="20"/>
                <w:szCs w:val="20"/>
              </w:rPr>
              <w:t>-ПЗ</w:t>
            </w:r>
          </w:p>
        </w:tc>
        <w:tc>
          <w:tcPr>
            <w:tcW w:w="4819" w:type="dxa"/>
            <w:tcBorders>
              <w:top w:val="single" w:sz="12" w:space="0" w:color="auto"/>
            </w:tcBorders>
          </w:tcPr>
          <w:p w:rsidR="00521619" w:rsidRPr="005608DE" w:rsidRDefault="00521619" w:rsidP="00562D2D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Раздел 1 Пояснительная записка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21619" w:rsidRPr="001962B1" w:rsidTr="00562D2D">
        <w:trPr>
          <w:trHeight w:val="294"/>
        </w:trPr>
        <w:tc>
          <w:tcPr>
            <w:tcW w:w="851" w:type="dxa"/>
          </w:tcPr>
          <w:p w:rsidR="00521619" w:rsidRPr="00766FA6" w:rsidRDefault="00562D2D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2</w:t>
            </w:r>
          </w:p>
        </w:tc>
        <w:tc>
          <w:tcPr>
            <w:tcW w:w="3261" w:type="dxa"/>
          </w:tcPr>
          <w:p w:rsidR="00521619" w:rsidRPr="00766FA6" w:rsidRDefault="00B31A4A" w:rsidP="00B31A4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</w:t>
            </w:r>
            <w:r w:rsidR="00562D2D" w:rsidRPr="00766FA6">
              <w:rPr>
                <w:sz w:val="20"/>
                <w:szCs w:val="20"/>
              </w:rPr>
              <w:t>-ПЗУ</w:t>
            </w:r>
          </w:p>
        </w:tc>
        <w:tc>
          <w:tcPr>
            <w:tcW w:w="4819" w:type="dxa"/>
          </w:tcPr>
          <w:p w:rsidR="00521619" w:rsidRPr="00766FA6" w:rsidRDefault="00521619" w:rsidP="00562D2D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Раздел 2</w:t>
            </w:r>
            <w:r w:rsidR="00766FA6" w:rsidRPr="00766FA6">
              <w:rPr>
                <w:sz w:val="20"/>
                <w:szCs w:val="20"/>
              </w:rPr>
              <w:t>.</w:t>
            </w:r>
            <w:r w:rsidRPr="00766FA6">
              <w:rPr>
                <w:sz w:val="20"/>
                <w:szCs w:val="20"/>
              </w:rPr>
              <w:t xml:space="preserve"> Схема планировочной организации земельного участка</w:t>
            </w:r>
          </w:p>
        </w:tc>
        <w:tc>
          <w:tcPr>
            <w:tcW w:w="1559" w:type="dxa"/>
          </w:tcPr>
          <w:p w:rsidR="00521619" w:rsidRPr="001962B1" w:rsidRDefault="00521619" w:rsidP="00521619">
            <w:pPr>
              <w:pStyle w:val="aff1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766FA6" w:rsidRDefault="00047458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3</w:t>
            </w:r>
          </w:p>
        </w:tc>
        <w:tc>
          <w:tcPr>
            <w:tcW w:w="3261" w:type="dxa"/>
          </w:tcPr>
          <w:p w:rsidR="00521619" w:rsidRPr="00766FA6" w:rsidRDefault="00B31A4A" w:rsidP="00B31A4A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</w:t>
            </w:r>
            <w:r w:rsidR="00047458" w:rsidRPr="00766FA6">
              <w:rPr>
                <w:sz w:val="20"/>
                <w:szCs w:val="20"/>
              </w:rPr>
              <w:t>-АР</w:t>
            </w:r>
          </w:p>
        </w:tc>
        <w:tc>
          <w:tcPr>
            <w:tcW w:w="4819" w:type="dxa"/>
          </w:tcPr>
          <w:p w:rsidR="00521619" w:rsidRPr="00766FA6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Раздел 3</w:t>
            </w:r>
            <w:r w:rsidR="00766FA6" w:rsidRPr="00766FA6">
              <w:rPr>
                <w:sz w:val="20"/>
                <w:szCs w:val="20"/>
              </w:rPr>
              <w:t>.</w:t>
            </w:r>
            <w:r w:rsidRPr="00766FA6">
              <w:rPr>
                <w:sz w:val="20"/>
                <w:szCs w:val="20"/>
              </w:rPr>
              <w:t xml:space="preserve"> Архитектурные решения.</w:t>
            </w:r>
          </w:p>
          <w:p w:rsidR="00521619" w:rsidRPr="00766FA6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21619" w:rsidRPr="001962B1" w:rsidRDefault="00521619" w:rsidP="00521619">
            <w:pPr>
              <w:pStyle w:val="aff1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766FA6" w:rsidRDefault="00047458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4</w:t>
            </w:r>
          </w:p>
        </w:tc>
        <w:tc>
          <w:tcPr>
            <w:tcW w:w="3261" w:type="dxa"/>
          </w:tcPr>
          <w:p w:rsidR="00521619" w:rsidRPr="00766FA6" w:rsidRDefault="00B31A4A" w:rsidP="00B31A4A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</w:t>
            </w:r>
            <w:r w:rsidR="00047458" w:rsidRPr="00766FA6">
              <w:rPr>
                <w:sz w:val="20"/>
                <w:szCs w:val="20"/>
              </w:rPr>
              <w:t>-КР</w:t>
            </w:r>
          </w:p>
        </w:tc>
        <w:tc>
          <w:tcPr>
            <w:tcW w:w="4819" w:type="dxa"/>
          </w:tcPr>
          <w:p w:rsidR="00521619" w:rsidRPr="00766FA6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Раздел 4</w:t>
            </w:r>
            <w:r w:rsidR="00766FA6" w:rsidRPr="00766FA6">
              <w:rPr>
                <w:sz w:val="20"/>
                <w:szCs w:val="20"/>
              </w:rPr>
              <w:t>.</w:t>
            </w:r>
            <w:r w:rsidRPr="00766FA6">
              <w:rPr>
                <w:sz w:val="20"/>
                <w:szCs w:val="20"/>
              </w:rPr>
              <w:t xml:space="preserve"> Конструктивные и объемно-планировочные решения</w:t>
            </w:r>
          </w:p>
        </w:tc>
        <w:tc>
          <w:tcPr>
            <w:tcW w:w="1559" w:type="dxa"/>
          </w:tcPr>
          <w:p w:rsidR="00521619" w:rsidRPr="001962B1" w:rsidRDefault="00521619" w:rsidP="00521619">
            <w:pPr>
              <w:pStyle w:val="aff1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766FA6" w:rsidRDefault="00521619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521619" w:rsidRPr="00766FA6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521619" w:rsidRPr="00766FA6" w:rsidRDefault="00521619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Раздел 5 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решений.</w:t>
            </w:r>
          </w:p>
        </w:tc>
        <w:tc>
          <w:tcPr>
            <w:tcW w:w="1559" w:type="dxa"/>
          </w:tcPr>
          <w:p w:rsidR="00521619" w:rsidRPr="001962B1" w:rsidRDefault="00521619" w:rsidP="00521619">
            <w:pPr>
              <w:pStyle w:val="aff1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766FA6" w:rsidRDefault="00047458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5</w:t>
            </w:r>
          </w:p>
        </w:tc>
        <w:tc>
          <w:tcPr>
            <w:tcW w:w="3261" w:type="dxa"/>
          </w:tcPr>
          <w:p w:rsidR="00521619" w:rsidRPr="00766FA6" w:rsidRDefault="00B31A4A" w:rsidP="00B31A4A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</w:t>
            </w:r>
            <w:r w:rsidR="00047458" w:rsidRPr="00766FA6">
              <w:rPr>
                <w:sz w:val="20"/>
                <w:szCs w:val="20"/>
              </w:rPr>
              <w:t>-ИОС1</w:t>
            </w:r>
          </w:p>
        </w:tc>
        <w:tc>
          <w:tcPr>
            <w:tcW w:w="4819" w:type="dxa"/>
          </w:tcPr>
          <w:p w:rsidR="00521619" w:rsidRDefault="00521619" w:rsidP="002F4E9C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Подраздел 1 Система электроснабжения.</w:t>
            </w:r>
          </w:p>
          <w:p w:rsidR="002F4E9C" w:rsidRPr="00766FA6" w:rsidRDefault="002F4E9C" w:rsidP="002F4E9C">
            <w:pPr>
              <w:pStyle w:val="aff1"/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521619" w:rsidRPr="001962B1" w:rsidRDefault="00521619" w:rsidP="00521619">
            <w:pPr>
              <w:pStyle w:val="aff1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766FA6" w:rsidRDefault="00047458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6</w:t>
            </w:r>
          </w:p>
        </w:tc>
        <w:tc>
          <w:tcPr>
            <w:tcW w:w="3261" w:type="dxa"/>
          </w:tcPr>
          <w:p w:rsidR="00521619" w:rsidRPr="00766FA6" w:rsidRDefault="00B31A4A" w:rsidP="00B31A4A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</w:t>
            </w:r>
            <w:r w:rsidR="00047458" w:rsidRPr="00766FA6">
              <w:rPr>
                <w:sz w:val="20"/>
                <w:szCs w:val="20"/>
              </w:rPr>
              <w:t>-ИОС2</w:t>
            </w:r>
          </w:p>
        </w:tc>
        <w:tc>
          <w:tcPr>
            <w:tcW w:w="4819" w:type="dxa"/>
          </w:tcPr>
          <w:p w:rsidR="00521619" w:rsidRPr="00766FA6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Подраздел 2 Система водоснабжения.</w:t>
            </w:r>
          </w:p>
          <w:p w:rsidR="00521619" w:rsidRPr="00766FA6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21619" w:rsidRPr="001962B1" w:rsidRDefault="00521619" w:rsidP="00521619">
            <w:pPr>
              <w:pStyle w:val="aff1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766FA6" w:rsidRDefault="00766FA6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7</w:t>
            </w:r>
          </w:p>
        </w:tc>
        <w:tc>
          <w:tcPr>
            <w:tcW w:w="3261" w:type="dxa"/>
          </w:tcPr>
          <w:p w:rsidR="00521619" w:rsidRPr="00766FA6" w:rsidRDefault="00766FA6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РСГ-017-31.08-Р-ИОС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4819" w:type="dxa"/>
          </w:tcPr>
          <w:p w:rsidR="00521619" w:rsidRDefault="00521619" w:rsidP="002F4E9C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Подраздел 3 Система водоотведения.</w:t>
            </w:r>
          </w:p>
          <w:p w:rsidR="002F4E9C" w:rsidRPr="00766FA6" w:rsidRDefault="002F4E9C" w:rsidP="002F4E9C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21619" w:rsidRPr="001962B1" w:rsidRDefault="00521619" w:rsidP="00521619">
            <w:pPr>
              <w:pStyle w:val="aff1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766FA6" w:rsidRDefault="00766FA6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8</w:t>
            </w:r>
          </w:p>
        </w:tc>
        <w:tc>
          <w:tcPr>
            <w:tcW w:w="3261" w:type="dxa"/>
          </w:tcPr>
          <w:p w:rsidR="00521619" w:rsidRPr="00766FA6" w:rsidRDefault="00766FA6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РСГ-017-31.08-Р-ИОС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4819" w:type="dxa"/>
          </w:tcPr>
          <w:p w:rsidR="00521619" w:rsidRPr="00766FA6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Подраздел 4 Отопление, вентиляция и кондици</w:t>
            </w:r>
            <w:r w:rsidR="00BE36A2">
              <w:rPr>
                <w:sz w:val="20"/>
                <w:szCs w:val="20"/>
              </w:rPr>
              <w:t>онирование воздуха.</w:t>
            </w:r>
          </w:p>
        </w:tc>
        <w:tc>
          <w:tcPr>
            <w:tcW w:w="1559" w:type="dxa"/>
          </w:tcPr>
          <w:p w:rsidR="00521619" w:rsidRPr="00766FA6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5608DE" w:rsidRDefault="00766FA6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9</w:t>
            </w:r>
          </w:p>
        </w:tc>
        <w:tc>
          <w:tcPr>
            <w:tcW w:w="3261" w:type="dxa"/>
          </w:tcPr>
          <w:p w:rsidR="00521619" w:rsidRPr="005608DE" w:rsidRDefault="002F4E9C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РСГ-017-31.08-Р-ИОС5</w:t>
            </w:r>
          </w:p>
        </w:tc>
        <w:tc>
          <w:tcPr>
            <w:tcW w:w="4819" w:type="dxa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Подраздел 5. Сети связи.</w:t>
            </w:r>
          </w:p>
          <w:p w:rsidR="00521619" w:rsidRPr="005608DE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Подраздел 6. Система газоснабжения.</w:t>
            </w:r>
          </w:p>
          <w:p w:rsidR="00521619" w:rsidRPr="005608DE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 xml:space="preserve">Не разрабатывается 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47458" w:rsidRPr="005608DE" w:rsidRDefault="00047458" w:rsidP="00B31A4A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Подраздел 7. Технологические решения.</w:t>
            </w:r>
          </w:p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47458" w:rsidRPr="005608DE" w:rsidRDefault="00766FA6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Не разрабатывается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2F4E9C" w:rsidP="0004745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10</w:t>
            </w:r>
          </w:p>
        </w:tc>
        <w:tc>
          <w:tcPr>
            <w:tcW w:w="3261" w:type="dxa"/>
          </w:tcPr>
          <w:p w:rsidR="00047458" w:rsidRPr="005608DE" w:rsidRDefault="00B31A4A" w:rsidP="00B31A4A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РСГ-017-31.08-Р</w:t>
            </w:r>
            <w:r w:rsidR="00047458" w:rsidRPr="005608DE">
              <w:rPr>
                <w:sz w:val="20"/>
                <w:szCs w:val="20"/>
              </w:rPr>
              <w:t>-ПОС</w:t>
            </w:r>
          </w:p>
        </w:tc>
        <w:tc>
          <w:tcPr>
            <w:tcW w:w="481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Раздел 6 Проект организации строительства</w:t>
            </w:r>
          </w:p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Раздел 7 Проект организации работ по сносу или демонтажу объектов капитального строительства</w:t>
            </w:r>
          </w:p>
        </w:tc>
        <w:tc>
          <w:tcPr>
            <w:tcW w:w="155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Не разрабатывается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2F4E9C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Раздел 8 Перечень мероприятий по охране окружающей среды</w:t>
            </w:r>
          </w:p>
        </w:tc>
        <w:tc>
          <w:tcPr>
            <w:tcW w:w="1559" w:type="dxa"/>
          </w:tcPr>
          <w:p w:rsidR="00047458" w:rsidRPr="005608DE" w:rsidRDefault="00766FA6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Не разрабатывается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2F4E9C">
            <w:pPr>
              <w:pStyle w:val="aff1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Раздел 9 Мероприятия по обеспечению пожарной безопасности</w:t>
            </w:r>
          </w:p>
          <w:p w:rsidR="002F4E9C" w:rsidRPr="005608DE" w:rsidRDefault="002F4E9C" w:rsidP="002F4E9C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Не разрабатывается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 xml:space="preserve">Раздел 10(1). Требования к обеспечению безопасной эксплуатации объектов капитального строительства </w:t>
            </w:r>
          </w:p>
        </w:tc>
        <w:tc>
          <w:tcPr>
            <w:tcW w:w="1559" w:type="dxa"/>
          </w:tcPr>
          <w:p w:rsidR="00047458" w:rsidRPr="005608DE" w:rsidRDefault="002F4E9C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Не разрабатывается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Раздел 11 Смета на строительство объектов капитального строительства</w:t>
            </w:r>
          </w:p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Не разрабатывается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2F4E9C">
            <w:pPr>
              <w:pStyle w:val="aff1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Раздел 11(1). 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ресурсов.</w:t>
            </w:r>
          </w:p>
        </w:tc>
        <w:tc>
          <w:tcPr>
            <w:tcW w:w="1559" w:type="dxa"/>
          </w:tcPr>
          <w:p w:rsidR="00047458" w:rsidRPr="005608DE" w:rsidRDefault="00047458" w:rsidP="00047458">
            <w:pPr>
              <w:spacing w:line="240" w:lineRule="auto"/>
              <w:ind w:firstLine="0"/>
            </w:pPr>
            <w:r w:rsidRPr="005608DE">
              <w:rPr>
                <w:sz w:val="20"/>
                <w:szCs w:val="20"/>
              </w:rPr>
              <w:t>Не разрабатывается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Раздел 12 Иная документация в случаях, предусмотренных федеральными законами.</w:t>
            </w:r>
          </w:p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047458" w:rsidRPr="005608DE" w:rsidRDefault="00047458" w:rsidP="00047458">
            <w:pPr>
              <w:spacing w:line="240" w:lineRule="auto"/>
              <w:ind w:firstLine="0"/>
            </w:pPr>
            <w:r w:rsidRPr="005608DE">
              <w:rPr>
                <w:sz w:val="20"/>
                <w:szCs w:val="20"/>
              </w:rPr>
              <w:t>Не разрабатывается</w:t>
            </w:r>
          </w:p>
        </w:tc>
      </w:tr>
    </w:tbl>
    <w:p w:rsidR="00F9228C" w:rsidRPr="001962B1" w:rsidRDefault="00F9228C" w:rsidP="005C0239">
      <w:pPr>
        <w:pStyle w:val="aff1"/>
        <w:jc w:val="center"/>
        <w:rPr>
          <w:color w:val="FF0000"/>
        </w:rPr>
      </w:pPr>
    </w:p>
    <w:p w:rsidR="00F9228C" w:rsidRDefault="00F9228C" w:rsidP="005C0239">
      <w:pPr>
        <w:pStyle w:val="aff1"/>
        <w:jc w:val="center"/>
      </w:pPr>
    </w:p>
    <w:p w:rsidR="00F9228C" w:rsidRDefault="00F9228C" w:rsidP="005C0239">
      <w:pPr>
        <w:pStyle w:val="aff1"/>
        <w:jc w:val="center"/>
      </w:pPr>
    </w:p>
    <w:p w:rsidR="00F9228C" w:rsidRDefault="00F9228C" w:rsidP="005C0239">
      <w:pPr>
        <w:pStyle w:val="aff1"/>
        <w:jc w:val="center"/>
      </w:pPr>
    </w:p>
    <w:p w:rsidR="00F9228C" w:rsidRDefault="00F9228C" w:rsidP="005C0239">
      <w:pPr>
        <w:pStyle w:val="aff1"/>
        <w:jc w:val="center"/>
      </w:pPr>
    </w:p>
    <w:p w:rsidR="00F9228C" w:rsidRDefault="00F9228C" w:rsidP="005C0239">
      <w:pPr>
        <w:pStyle w:val="aff1"/>
        <w:jc w:val="center"/>
      </w:pPr>
    </w:p>
    <w:p w:rsidR="00047458" w:rsidRDefault="00047458" w:rsidP="005C0239">
      <w:pPr>
        <w:pStyle w:val="aff1"/>
        <w:jc w:val="center"/>
      </w:pPr>
      <w:bookmarkStart w:id="3" w:name="qwe_4"/>
      <w:bookmarkEnd w:id="3"/>
    </w:p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Default="00047458" w:rsidP="00047458"/>
    <w:p w:rsidR="00047458" w:rsidRDefault="00047458" w:rsidP="00047458">
      <w:pPr>
        <w:tabs>
          <w:tab w:val="left" w:pos="6135"/>
        </w:tabs>
      </w:pPr>
      <w:r>
        <w:tab/>
      </w:r>
    </w:p>
    <w:p w:rsidR="00F9228C" w:rsidRPr="00047458" w:rsidRDefault="00047458" w:rsidP="00047458">
      <w:pPr>
        <w:tabs>
          <w:tab w:val="left" w:pos="6135"/>
        </w:tabs>
        <w:sectPr w:rsidR="00F9228C" w:rsidRPr="00047458" w:rsidSect="00047458">
          <w:headerReference w:type="default" r:id="rId16"/>
          <w:footerReference w:type="default" r:id="rId17"/>
          <w:headerReference w:type="first" r:id="rId18"/>
          <w:footerReference w:type="first" r:id="rId19"/>
          <w:pgSz w:w="11906" w:h="16838" w:code="9"/>
          <w:pgMar w:top="851" w:right="567" w:bottom="1985" w:left="1418" w:header="284" w:footer="0" w:gutter="0"/>
          <w:pgNumType w:start="1"/>
          <w:cols w:space="708"/>
          <w:titlePg/>
          <w:docGrid w:linePitch="360"/>
        </w:sectPr>
      </w:pPr>
      <w:r>
        <w:tab/>
      </w:r>
    </w:p>
    <w:p w:rsidR="003A4A1F" w:rsidRDefault="003A4A1F" w:rsidP="005C0239">
      <w:pPr>
        <w:pStyle w:val="aff1"/>
        <w:jc w:val="center"/>
      </w:pPr>
      <w:r>
        <w:lastRenderedPageBreak/>
        <w:t>Разработчики материалов тома</w:t>
      </w:r>
    </w:p>
    <w:p w:rsidR="003A4A1F" w:rsidRDefault="003A4A1F" w:rsidP="00C12960">
      <w:pPr>
        <w:pStyle w:val="ad"/>
        <w:jc w:val="center"/>
      </w:pPr>
    </w:p>
    <w:tbl>
      <w:tblPr>
        <w:tblW w:w="10461" w:type="dxa"/>
        <w:tblInd w:w="-1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2834"/>
        <w:gridCol w:w="2268"/>
        <w:gridCol w:w="1985"/>
        <w:gridCol w:w="1418"/>
        <w:gridCol w:w="1956"/>
      </w:tblGrid>
      <w:tr w:rsidR="003A4A1F" w:rsidTr="005E53F8">
        <w:tc>
          <w:tcPr>
            <w:tcW w:w="2835" w:type="dxa"/>
            <w:tcBorders>
              <w:bottom w:val="single" w:sz="12" w:space="0" w:color="auto"/>
            </w:tcBorders>
          </w:tcPr>
          <w:p w:rsidR="003A4A1F" w:rsidRDefault="007C776A" w:rsidP="00D95409">
            <w:pPr>
              <w:pStyle w:val="aff1"/>
              <w:spacing w:line="240" w:lineRule="auto"/>
              <w:ind w:firstLine="0"/>
              <w:jc w:val="center"/>
            </w:pPr>
            <w:r>
              <w:t>Наименование раздела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:rsidR="003A4A1F" w:rsidRDefault="007C776A" w:rsidP="00D95409">
            <w:pPr>
              <w:pStyle w:val="aff1"/>
              <w:spacing w:line="240" w:lineRule="auto"/>
              <w:ind w:firstLine="0"/>
              <w:jc w:val="center"/>
            </w:pPr>
            <w:r>
              <w:t>Отдел,</w:t>
            </w:r>
          </w:p>
          <w:p w:rsidR="007C776A" w:rsidRDefault="007C776A" w:rsidP="00D95409">
            <w:pPr>
              <w:pStyle w:val="aff1"/>
              <w:spacing w:line="240" w:lineRule="auto"/>
              <w:ind w:firstLine="0"/>
              <w:jc w:val="center"/>
            </w:pPr>
            <w:r>
              <w:t>должность</w:t>
            </w:r>
          </w:p>
        </w:tc>
        <w:tc>
          <w:tcPr>
            <w:tcW w:w="1985" w:type="dxa"/>
            <w:tcBorders>
              <w:bottom w:val="single" w:sz="12" w:space="0" w:color="auto"/>
            </w:tcBorders>
          </w:tcPr>
          <w:p w:rsidR="003A4A1F" w:rsidRDefault="007C776A" w:rsidP="00D95409">
            <w:pPr>
              <w:pStyle w:val="aff1"/>
              <w:spacing w:line="240" w:lineRule="auto"/>
              <w:ind w:firstLine="0"/>
              <w:jc w:val="center"/>
            </w:pPr>
            <w:r>
              <w:t>Фамилия И. О.</w:t>
            </w: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:rsidR="003A4A1F" w:rsidRDefault="007C776A" w:rsidP="00D95409">
            <w:pPr>
              <w:pStyle w:val="aff1"/>
              <w:spacing w:line="240" w:lineRule="auto"/>
              <w:ind w:firstLine="0"/>
              <w:jc w:val="center"/>
            </w:pPr>
            <w:r>
              <w:t>Подпись</w:t>
            </w:r>
          </w:p>
        </w:tc>
        <w:tc>
          <w:tcPr>
            <w:tcW w:w="1956" w:type="dxa"/>
            <w:tcBorders>
              <w:bottom w:val="single" w:sz="12" w:space="0" w:color="auto"/>
            </w:tcBorders>
          </w:tcPr>
          <w:p w:rsidR="003A4A1F" w:rsidRDefault="007C776A" w:rsidP="00D95409">
            <w:pPr>
              <w:pStyle w:val="aff1"/>
              <w:spacing w:line="240" w:lineRule="auto"/>
              <w:ind w:firstLine="0"/>
              <w:jc w:val="center"/>
            </w:pPr>
            <w:r>
              <w:t>Дата</w:t>
            </w:r>
          </w:p>
        </w:tc>
      </w:tr>
      <w:tr w:rsidR="003A4A1F" w:rsidTr="005E53F8">
        <w:tc>
          <w:tcPr>
            <w:tcW w:w="2835" w:type="dxa"/>
            <w:tcBorders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2268" w:type="dxa"/>
            <w:tcBorders>
              <w:bottom w:val="single" w:sz="6" w:space="0" w:color="auto"/>
            </w:tcBorders>
          </w:tcPr>
          <w:p w:rsidR="007C776A" w:rsidRDefault="007C776A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56" w:type="dxa"/>
            <w:tcBorders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</w:tr>
      <w:tr w:rsidR="003A4A1F" w:rsidTr="005E53F8"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7C776A" w:rsidRDefault="007C776A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56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</w:tr>
      <w:tr w:rsidR="003A4A1F" w:rsidTr="005E53F8"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7C776A" w:rsidRDefault="007C776A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56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</w:tr>
      <w:tr w:rsidR="003A4A1F" w:rsidTr="005E53F8"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7C776A" w:rsidRDefault="007C776A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56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</w:tr>
      <w:tr w:rsidR="003A4A1F" w:rsidTr="005E53F8"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7C776A" w:rsidRDefault="007C776A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56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</w:tr>
      <w:tr w:rsidR="003A4A1F" w:rsidTr="005E53F8"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7C776A" w:rsidRDefault="007C776A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56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</w:tr>
      <w:tr w:rsidR="003A4A1F" w:rsidTr="005E53F8"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56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</w:tr>
      <w:tr w:rsidR="003A4A1F" w:rsidTr="005E53F8">
        <w:tc>
          <w:tcPr>
            <w:tcW w:w="2835" w:type="dxa"/>
            <w:tcBorders>
              <w:top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56" w:type="dxa"/>
            <w:tcBorders>
              <w:top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</w:tr>
    </w:tbl>
    <w:p w:rsidR="003A4A1F" w:rsidRDefault="003A4A1F" w:rsidP="00C12960">
      <w:pPr>
        <w:pStyle w:val="ad"/>
        <w:jc w:val="center"/>
      </w:pPr>
    </w:p>
    <w:p w:rsidR="003D7834" w:rsidRDefault="003D7834" w:rsidP="00C12960">
      <w:pPr>
        <w:pStyle w:val="ad"/>
        <w:jc w:val="center"/>
        <w:rPr>
          <w:lang w:val="en-US"/>
        </w:rPr>
      </w:pPr>
    </w:p>
    <w:p w:rsidR="003D7834" w:rsidRDefault="003D7834" w:rsidP="00C12960">
      <w:pPr>
        <w:pStyle w:val="ad"/>
        <w:jc w:val="center"/>
        <w:rPr>
          <w:lang w:val="en-US"/>
        </w:rPr>
      </w:pPr>
    </w:p>
    <w:p w:rsidR="00B377E0" w:rsidRDefault="00B377E0" w:rsidP="00C12960">
      <w:pPr>
        <w:pStyle w:val="ad"/>
        <w:jc w:val="center"/>
      </w:pPr>
    </w:p>
    <w:p w:rsidR="006F452F" w:rsidRDefault="006F452F" w:rsidP="00C12960">
      <w:pPr>
        <w:pStyle w:val="ad"/>
        <w:jc w:val="center"/>
        <w:rPr>
          <w:lang w:val="en-US"/>
        </w:rPr>
      </w:pPr>
    </w:p>
    <w:p w:rsidR="000C09C7" w:rsidRDefault="000C09C7" w:rsidP="00C12960">
      <w:pPr>
        <w:pStyle w:val="ad"/>
        <w:jc w:val="center"/>
      </w:pPr>
    </w:p>
    <w:p w:rsidR="00C146C6" w:rsidRDefault="00C146C6" w:rsidP="00C12960">
      <w:pPr>
        <w:pStyle w:val="ad"/>
        <w:jc w:val="center"/>
      </w:pPr>
      <w:bookmarkStart w:id="4" w:name="qwe_5"/>
      <w:bookmarkEnd w:id="4"/>
    </w:p>
    <w:p w:rsidR="00C146C6" w:rsidRPr="00C146C6" w:rsidRDefault="00C146C6" w:rsidP="00C146C6"/>
    <w:p w:rsidR="00C146C6" w:rsidRPr="00C146C6" w:rsidRDefault="00C146C6" w:rsidP="00C146C6"/>
    <w:p w:rsidR="00C146C6" w:rsidRPr="00C146C6" w:rsidRDefault="00C146C6" w:rsidP="00C146C6"/>
    <w:p w:rsidR="00C146C6" w:rsidRPr="00C146C6" w:rsidRDefault="00C146C6" w:rsidP="00C146C6"/>
    <w:p w:rsidR="00C146C6" w:rsidRPr="00C146C6" w:rsidRDefault="00C146C6" w:rsidP="00C146C6"/>
    <w:p w:rsidR="00C146C6" w:rsidRPr="00C146C6" w:rsidRDefault="00C146C6" w:rsidP="00C146C6"/>
    <w:p w:rsidR="00C146C6" w:rsidRPr="00C146C6" w:rsidRDefault="00C146C6" w:rsidP="00C146C6"/>
    <w:p w:rsidR="000C09C7" w:rsidRPr="00C146C6" w:rsidRDefault="000C09C7" w:rsidP="00C146C6">
      <w:pPr>
        <w:tabs>
          <w:tab w:val="left" w:pos="8820"/>
        </w:tabs>
        <w:sectPr w:rsidR="000C09C7" w:rsidRPr="00C146C6" w:rsidSect="00B377E0">
          <w:headerReference w:type="default" r:id="rId20"/>
          <w:footerReference w:type="default" r:id="rId21"/>
          <w:headerReference w:type="first" r:id="rId22"/>
          <w:footerReference w:type="first" r:id="rId23"/>
          <w:pgSz w:w="11906" w:h="16838" w:code="9"/>
          <w:pgMar w:top="851" w:right="567" w:bottom="1985" w:left="1418" w:header="284" w:footer="284" w:gutter="0"/>
          <w:pgNumType w:start="1"/>
          <w:cols w:space="708"/>
          <w:titlePg/>
          <w:docGrid w:linePitch="360"/>
        </w:sectPr>
      </w:pPr>
    </w:p>
    <w:p w:rsidR="00395C8B" w:rsidRDefault="000C09C7" w:rsidP="008C0FF6">
      <w:pPr>
        <w:pStyle w:val="ad"/>
        <w:jc w:val="center"/>
        <w:rPr>
          <w:b/>
          <w:sz w:val="28"/>
          <w:szCs w:val="28"/>
        </w:rPr>
      </w:pPr>
      <w:r w:rsidRPr="001962B1">
        <w:rPr>
          <w:b/>
          <w:sz w:val="28"/>
          <w:szCs w:val="28"/>
        </w:rPr>
        <w:lastRenderedPageBreak/>
        <w:t>Содержание</w:t>
      </w:r>
    </w:p>
    <w:p w:rsidR="00C646A7" w:rsidRDefault="00315496">
      <w:pPr>
        <w:pStyle w:val="13"/>
        <w:rPr>
          <w:rFonts w:asciiTheme="minorHAnsi" w:eastAsiaTheme="minorEastAsia" w:hAnsiTheme="minorHAnsi" w:cstheme="minorBidi"/>
          <w:caps w:val="0"/>
          <w:szCs w:val="22"/>
        </w:rPr>
      </w:pPr>
      <w:r w:rsidRPr="001962B1">
        <w:fldChar w:fldCharType="begin"/>
      </w:r>
      <w:r w:rsidR="00680156" w:rsidRPr="001962B1">
        <w:instrText xml:space="preserve"> TOC \o "1-5" \h \z \u \p </w:instrText>
      </w:r>
      <w:r w:rsidRPr="001962B1">
        <w:fldChar w:fldCharType="separate"/>
      </w:r>
      <w:hyperlink w:anchor="_Toc436639791" w:history="1">
        <w:r w:rsidR="00C646A7" w:rsidRPr="00804DAE">
          <w:rPr>
            <w:rStyle w:val="af9"/>
          </w:rPr>
          <w:t>1.</w:t>
        </w:r>
        <w:r w:rsidR="00C646A7">
          <w:rPr>
            <w:rFonts w:asciiTheme="minorHAnsi" w:eastAsiaTheme="minorEastAsia" w:hAnsiTheme="minorHAnsi" w:cstheme="minorBidi"/>
            <w:caps w:val="0"/>
            <w:szCs w:val="22"/>
          </w:rPr>
          <w:tab/>
        </w:r>
        <w:r w:rsidR="00C646A7" w:rsidRPr="00804DAE">
          <w:rPr>
            <w:rStyle w:val="af9"/>
          </w:rPr>
          <w:t>Основные положения</w:t>
        </w:r>
        <w:r w:rsidR="00C646A7">
          <w:rPr>
            <w:webHidden/>
          </w:rPr>
          <w:tab/>
        </w:r>
        <w:r w:rsidR="00C646A7">
          <w:rPr>
            <w:webHidden/>
          </w:rPr>
          <w:fldChar w:fldCharType="begin"/>
        </w:r>
        <w:r w:rsidR="00C646A7">
          <w:rPr>
            <w:webHidden/>
          </w:rPr>
          <w:instrText xml:space="preserve"> PAGEREF _Toc436639791 \h </w:instrText>
        </w:r>
        <w:r w:rsidR="00C646A7">
          <w:rPr>
            <w:webHidden/>
          </w:rPr>
        </w:r>
        <w:r w:rsidR="00C646A7">
          <w:rPr>
            <w:webHidden/>
          </w:rPr>
          <w:fldChar w:fldCharType="separate"/>
        </w:r>
        <w:r w:rsidR="00C646A7">
          <w:rPr>
            <w:webHidden/>
          </w:rPr>
          <w:t>2</w:t>
        </w:r>
        <w:r w:rsidR="00C646A7">
          <w:rPr>
            <w:webHidden/>
          </w:rPr>
          <w:fldChar w:fldCharType="end"/>
        </w:r>
      </w:hyperlink>
    </w:p>
    <w:p w:rsidR="00C646A7" w:rsidRDefault="00CC40E3">
      <w:pPr>
        <w:pStyle w:val="13"/>
        <w:rPr>
          <w:rFonts w:asciiTheme="minorHAnsi" w:eastAsiaTheme="minorEastAsia" w:hAnsiTheme="minorHAnsi" w:cstheme="minorBidi"/>
          <w:caps w:val="0"/>
          <w:szCs w:val="22"/>
        </w:rPr>
      </w:pPr>
      <w:hyperlink w:anchor="_Toc436639792" w:history="1">
        <w:r w:rsidR="00C646A7" w:rsidRPr="00804DAE">
          <w:rPr>
            <w:rStyle w:val="af9"/>
          </w:rPr>
          <w:t>2.</w:t>
        </w:r>
        <w:r w:rsidR="00C646A7">
          <w:rPr>
            <w:rFonts w:asciiTheme="minorHAnsi" w:eastAsiaTheme="minorEastAsia" w:hAnsiTheme="minorHAnsi" w:cstheme="minorBidi"/>
            <w:caps w:val="0"/>
            <w:szCs w:val="22"/>
          </w:rPr>
          <w:tab/>
        </w:r>
        <w:r w:rsidR="00C646A7" w:rsidRPr="00804DAE">
          <w:rPr>
            <w:rStyle w:val="af9"/>
          </w:rPr>
          <w:t>Электроснабжение здания</w:t>
        </w:r>
        <w:r w:rsidR="00C646A7">
          <w:rPr>
            <w:webHidden/>
          </w:rPr>
          <w:tab/>
        </w:r>
        <w:r w:rsidR="00C646A7">
          <w:rPr>
            <w:webHidden/>
          </w:rPr>
          <w:fldChar w:fldCharType="begin"/>
        </w:r>
        <w:r w:rsidR="00C646A7">
          <w:rPr>
            <w:webHidden/>
          </w:rPr>
          <w:instrText xml:space="preserve"> PAGEREF _Toc436639792 \h </w:instrText>
        </w:r>
        <w:r w:rsidR="00C646A7">
          <w:rPr>
            <w:webHidden/>
          </w:rPr>
        </w:r>
        <w:r w:rsidR="00C646A7">
          <w:rPr>
            <w:webHidden/>
          </w:rPr>
          <w:fldChar w:fldCharType="separate"/>
        </w:r>
        <w:r w:rsidR="00C646A7">
          <w:rPr>
            <w:webHidden/>
          </w:rPr>
          <w:t>2</w:t>
        </w:r>
        <w:r w:rsidR="00C646A7">
          <w:rPr>
            <w:webHidden/>
          </w:rPr>
          <w:fldChar w:fldCharType="end"/>
        </w:r>
      </w:hyperlink>
    </w:p>
    <w:p w:rsidR="00C646A7" w:rsidRDefault="00CC40E3">
      <w:pPr>
        <w:pStyle w:val="13"/>
        <w:rPr>
          <w:rFonts w:asciiTheme="minorHAnsi" w:eastAsiaTheme="minorEastAsia" w:hAnsiTheme="minorHAnsi" w:cstheme="minorBidi"/>
          <w:caps w:val="0"/>
          <w:szCs w:val="22"/>
        </w:rPr>
      </w:pPr>
      <w:hyperlink w:anchor="_Toc436639793" w:history="1">
        <w:r w:rsidR="00C646A7" w:rsidRPr="00804DAE">
          <w:rPr>
            <w:rStyle w:val="af9"/>
          </w:rPr>
          <w:t>3.</w:t>
        </w:r>
        <w:r w:rsidR="00C646A7">
          <w:rPr>
            <w:rFonts w:asciiTheme="minorHAnsi" w:eastAsiaTheme="minorEastAsia" w:hAnsiTheme="minorHAnsi" w:cstheme="minorBidi"/>
            <w:caps w:val="0"/>
            <w:szCs w:val="22"/>
          </w:rPr>
          <w:tab/>
        </w:r>
        <w:r w:rsidR="00C646A7" w:rsidRPr="00804DAE">
          <w:rPr>
            <w:rStyle w:val="af9"/>
          </w:rPr>
          <w:t>Внутренние сети</w:t>
        </w:r>
        <w:r w:rsidR="00C646A7">
          <w:rPr>
            <w:webHidden/>
          </w:rPr>
          <w:tab/>
        </w:r>
        <w:r w:rsidR="00C646A7">
          <w:rPr>
            <w:webHidden/>
          </w:rPr>
          <w:fldChar w:fldCharType="begin"/>
        </w:r>
        <w:r w:rsidR="00C646A7">
          <w:rPr>
            <w:webHidden/>
          </w:rPr>
          <w:instrText xml:space="preserve"> PAGEREF _Toc436639793 \h </w:instrText>
        </w:r>
        <w:r w:rsidR="00C646A7">
          <w:rPr>
            <w:webHidden/>
          </w:rPr>
        </w:r>
        <w:r w:rsidR="00C646A7">
          <w:rPr>
            <w:webHidden/>
          </w:rPr>
          <w:fldChar w:fldCharType="separate"/>
        </w:r>
        <w:r w:rsidR="00C646A7">
          <w:rPr>
            <w:webHidden/>
          </w:rPr>
          <w:t>3</w:t>
        </w:r>
        <w:r w:rsidR="00C646A7">
          <w:rPr>
            <w:webHidden/>
          </w:rPr>
          <w:fldChar w:fldCharType="end"/>
        </w:r>
      </w:hyperlink>
    </w:p>
    <w:p w:rsidR="00C646A7" w:rsidRDefault="00CC40E3">
      <w:pPr>
        <w:pStyle w:val="13"/>
        <w:rPr>
          <w:rFonts w:asciiTheme="minorHAnsi" w:eastAsiaTheme="minorEastAsia" w:hAnsiTheme="minorHAnsi" w:cstheme="minorBidi"/>
          <w:caps w:val="0"/>
          <w:szCs w:val="22"/>
        </w:rPr>
      </w:pPr>
      <w:hyperlink w:anchor="_Toc436639794" w:history="1">
        <w:r w:rsidR="00C646A7" w:rsidRPr="00804DAE">
          <w:rPr>
            <w:rStyle w:val="af9"/>
          </w:rPr>
          <w:t>4.</w:t>
        </w:r>
        <w:r w:rsidR="00C646A7">
          <w:rPr>
            <w:rFonts w:asciiTheme="minorHAnsi" w:eastAsiaTheme="minorEastAsia" w:hAnsiTheme="minorHAnsi" w:cstheme="minorBidi"/>
            <w:caps w:val="0"/>
            <w:szCs w:val="22"/>
          </w:rPr>
          <w:tab/>
        </w:r>
        <w:r w:rsidR="00C646A7" w:rsidRPr="00804DAE">
          <w:rPr>
            <w:rStyle w:val="af9"/>
          </w:rPr>
          <w:t>Наружное освещение</w:t>
        </w:r>
        <w:r w:rsidR="00C646A7">
          <w:rPr>
            <w:webHidden/>
          </w:rPr>
          <w:tab/>
        </w:r>
        <w:r w:rsidR="00C646A7">
          <w:rPr>
            <w:webHidden/>
          </w:rPr>
          <w:fldChar w:fldCharType="begin"/>
        </w:r>
        <w:r w:rsidR="00C646A7">
          <w:rPr>
            <w:webHidden/>
          </w:rPr>
          <w:instrText xml:space="preserve"> PAGEREF _Toc436639794 \h </w:instrText>
        </w:r>
        <w:r w:rsidR="00C646A7">
          <w:rPr>
            <w:webHidden/>
          </w:rPr>
        </w:r>
        <w:r w:rsidR="00C646A7">
          <w:rPr>
            <w:webHidden/>
          </w:rPr>
          <w:fldChar w:fldCharType="separate"/>
        </w:r>
        <w:r w:rsidR="00C646A7">
          <w:rPr>
            <w:webHidden/>
          </w:rPr>
          <w:t>4</w:t>
        </w:r>
        <w:r w:rsidR="00C646A7">
          <w:rPr>
            <w:webHidden/>
          </w:rPr>
          <w:fldChar w:fldCharType="end"/>
        </w:r>
      </w:hyperlink>
    </w:p>
    <w:p w:rsidR="00C646A7" w:rsidRDefault="00CC40E3">
      <w:pPr>
        <w:pStyle w:val="13"/>
        <w:rPr>
          <w:rFonts w:asciiTheme="minorHAnsi" w:eastAsiaTheme="minorEastAsia" w:hAnsiTheme="minorHAnsi" w:cstheme="minorBidi"/>
          <w:caps w:val="0"/>
          <w:szCs w:val="22"/>
        </w:rPr>
      </w:pPr>
      <w:hyperlink w:anchor="_Toc436639795" w:history="1">
        <w:r w:rsidR="00C646A7" w:rsidRPr="00804DAE">
          <w:rPr>
            <w:rStyle w:val="af9"/>
          </w:rPr>
          <w:t>5.</w:t>
        </w:r>
        <w:r w:rsidR="00C646A7">
          <w:rPr>
            <w:rFonts w:asciiTheme="minorHAnsi" w:eastAsiaTheme="minorEastAsia" w:hAnsiTheme="minorHAnsi" w:cstheme="minorBidi"/>
            <w:caps w:val="0"/>
            <w:szCs w:val="22"/>
          </w:rPr>
          <w:tab/>
        </w:r>
        <w:r w:rsidR="00C646A7" w:rsidRPr="00804DAE">
          <w:rPr>
            <w:rStyle w:val="af9"/>
          </w:rPr>
          <w:t>Заземление</w:t>
        </w:r>
        <w:r w:rsidR="00C646A7">
          <w:rPr>
            <w:webHidden/>
          </w:rPr>
          <w:tab/>
        </w:r>
        <w:r w:rsidR="00C646A7">
          <w:rPr>
            <w:webHidden/>
          </w:rPr>
          <w:fldChar w:fldCharType="begin"/>
        </w:r>
        <w:r w:rsidR="00C646A7">
          <w:rPr>
            <w:webHidden/>
          </w:rPr>
          <w:instrText xml:space="preserve"> PAGEREF _Toc436639795 \h </w:instrText>
        </w:r>
        <w:r w:rsidR="00C646A7">
          <w:rPr>
            <w:webHidden/>
          </w:rPr>
        </w:r>
        <w:r w:rsidR="00C646A7">
          <w:rPr>
            <w:webHidden/>
          </w:rPr>
          <w:fldChar w:fldCharType="separate"/>
        </w:r>
        <w:r w:rsidR="00C646A7">
          <w:rPr>
            <w:webHidden/>
          </w:rPr>
          <w:t>5</w:t>
        </w:r>
        <w:r w:rsidR="00C646A7">
          <w:rPr>
            <w:webHidden/>
          </w:rPr>
          <w:fldChar w:fldCharType="end"/>
        </w:r>
      </w:hyperlink>
    </w:p>
    <w:p w:rsidR="00C646A7" w:rsidRDefault="00CC40E3">
      <w:pPr>
        <w:pStyle w:val="13"/>
        <w:rPr>
          <w:rFonts w:asciiTheme="minorHAnsi" w:eastAsiaTheme="minorEastAsia" w:hAnsiTheme="minorHAnsi" w:cstheme="minorBidi"/>
          <w:caps w:val="0"/>
          <w:szCs w:val="22"/>
        </w:rPr>
      </w:pPr>
      <w:hyperlink w:anchor="_Toc436639796" w:history="1">
        <w:r w:rsidR="00C646A7" w:rsidRPr="00804DAE">
          <w:rPr>
            <w:rStyle w:val="af9"/>
          </w:rPr>
          <w:t>6.</w:t>
        </w:r>
        <w:r w:rsidR="00C646A7">
          <w:rPr>
            <w:rFonts w:asciiTheme="minorHAnsi" w:eastAsiaTheme="minorEastAsia" w:hAnsiTheme="minorHAnsi" w:cstheme="minorBidi"/>
            <w:caps w:val="0"/>
            <w:szCs w:val="22"/>
          </w:rPr>
          <w:tab/>
        </w:r>
        <w:r w:rsidR="00C646A7" w:rsidRPr="00804DAE">
          <w:rPr>
            <w:rStyle w:val="af9"/>
          </w:rPr>
          <w:t>Молниезащита</w:t>
        </w:r>
        <w:r w:rsidR="00C646A7">
          <w:rPr>
            <w:webHidden/>
          </w:rPr>
          <w:tab/>
        </w:r>
        <w:r w:rsidR="00C646A7">
          <w:rPr>
            <w:webHidden/>
          </w:rPr>
          <w:fldChar w:fldCharType="begin"/>
        </w:r>
        <w:r w:rsidR="00C646A7">
          <w:rPr>
            <w:webHidden/>
          </w:rPr>
          <w:instrText xml:space="preserve"> PAGEREF _Toc436639796 \h </w:instrText>
        </w:r>
        <w:r w:rsidR="00C646A7">
          <w:rPr>
            <w:webHidden/>
          </w:rPr>
        </w:r>
        <w:r w:rsidR="00C646A7">
          <w:rPr>
            <w:webHidden/>
          </w:rPr>
          <w:fldChar w:fldCharType="separate"/>
        </w:r>
        <w:r w:rsidR="00C646A7">
          <w:rPr>
            <w:webHidden/>
          </w:rPr>
          <w:t>6</w:t>
        </w:r>
        <w:r w:rsidR="00C646A7">
          <w:rPr>
            <w:webHidden/>
          </w:rPr>
          <w:fldChar w:fldCharType="end"/>
        </w:r>
      </w:hyperlink>
    </w:p>
    <w:p w:rsidR="00C646A7" w:rsidRDefault="00CC40E3">
      <w:pPr>
        <w:pStyle w:val="13"/>
        <w:rPr>
          <w:rFonts w:asciiTheme="minorHAnsi" w:eastAsiaTheme="minorEastAsia" w:hAnsiTheme="minorHAnsi" w:cstheme="minorBidi"/>
          <w:caps w:val="0"/>
          <w:szCs w:val="22"/>
        </w:rPr>
      </w:pPr>
      <w:hyperlink w:anchor="_Toc436639797" w:history="1">
        <w:r w:rsidR="00C646A7" w:rsidRPr="00804DAE">
          <w:rPr>
            <w:rStyle w:val="af9"/>
          </w:rPr>
          <w:t>7.</w:t>
        </w:r>
        <w:r w:rsidR="00C646A7">
          <w:rPr>
            <w:rFonts w:asciiTheme="minorHAnsi" w:eastAsiaTheme="minorEastAsia" w:hAnsiTheme="minorHAnsi" w:cstheme="minorBidi"/>
            <w:caps w:val="0"/>
            <w:szCs w:val="22"/>
          </w:rPr>
          <w:tab/>
        </w:r>
        <w:r w:rsidR="00C646A7" w:rsidRPr="00804DAE">
          <w:rPr>
            <w:rStyle w:val="af9"/>
          </w:rPr>
          <w:t>Мероприятия по экономии электроэнергии</w:t>
        </w:r>
        <w:r w:rsidR="00C646A7">
          <w:rPr>
            <w:webHidden/>
          </w:rPr>
          <w:tab/>
        </w:r>
        <w:r w:rsidR="00C646A7">
          <w:rPr>
            <w:webHidden/>
          </w:rPr>
          <w:fldChar w:fldCharType="begin"/>
        </w:r>
        <w:r w:rsidR="00C646A7">
          <w:rPr>
            <w:webHidden/>
          </w:rPr>
          <w:instrText xml:space="preserve"> PAGEREF _Toc436639797 \h </w:instrText>
        </w:r>
        <w:r w:rsidR="00C646A7">
          <w:rPr>
            <w:webHidden/>
          </w:rPr>
        </w:r>
        <w:r w:rsidR="00C646A7">
          <w:rPr>
            <w:webHidden/>
          </w:rPr>
          <w:fldChar w:fldCharType="separate"/>
        </w:r>
        <w:r w:rsidR="00C646A7">
          <w:rPr>
            <w:webHidden/>
          </w:rPr>
          <w:t>7</w:t>
        </w:r>
        <w:r w:rsidR="00C646A7">
          <w:rPr>
            <w:webHidden/>
          </w:rPr>
          <w:fldChar w:fldCharType="end"/>
        </w:r>
      </w:hyperlink>
    </w:p>
    <w:p w:rsidR="001962B1" w:rsidRDefault="00315496" w:rsidP="001433B6">
      <w:pPr>
        <w:pStyle w:val="11"/>
        <w:numPr>
          <w:ilvl w:val="0"/>
          <w:numId w:val="0"/>
        </w:numPr>
        <w:ind w:left="709"/>
      </w:pPr>
      <w:r w:rsidRPr="001962B1">
        <w:fldChar w:fldCharType="end"/>
      </w:r>
      <w:bookmarkStart w:id="5" w:name="_Toc323051225"/>
      <w:bookmarkStart w:id="6" w:name="_Toc323384316"/>
    </w:p>
    <w:p w:rsidR="00C646A7" w:rsidRPr="00C646A7" w:rsidRDefault="001962B1" w:rsidP="00C646A7">
      <w:pPr>
        <w:pStyle w:val="11"/>
      </w:pPr>
      <w:r>
        <w:br w:type="page"/>
      </w:r>
      <w:bookmarkStart w:id="7" w:name="_Toc422213506"/>
      <w:bookmarkStart w:id="8" w:name="_Toc436509528"/>
      <w:bookmarkStart w:id="9" w:name="_Toc436639791"/>
      <w:bookmarkEnd w:id="5"/>
      <w:bookmarkEnd w:id="6"/>
      <w:r w:rsidR="00C646A7" w:rsidRPr="00C646A7">
        <w:lastRenderedPageBreak/>
        <w:t>Основные положения</w:t>
      </w:r>
      <w:bookmarkEnd w:id="7"/>
      <w:bookmarkEnd w:id="8"/>
      <w:bookmarkEnd w:id="9"/>
    </w:p>
    <w:p w:rsidR="00C646A7" w:rsidRPr="00C646A7" w:rsidRDefault="00C646A7" w:rsidP="00C646A7">
      <w:pPr>
        <w:spacing w:line="276" w:lineRule="auto"/>
        <w:rPr>
          <w:b/>
          <w:color w:val="000000"/>
          <w:sz w:val="24"/>
        </w:rPr>
      </w:pPr>
    </w:p>
    <w:p w:rsidR="00C646A7" w:rsidRPr="00C646A7" w:rsidRDefault="00C646A7" w:rsidP="00C646A7">
      <w:pPr>
        <w:pStyle w:val="afffff0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>Электротехнический раздел проекта выполнен на основании технического задания заказчика, технических условий, выданных заказчиком, и в соответствии с нормативными документами:</w:t>
      </w:r>
    </w:p>
    <w:p w:rsidR="00C646A7" w:rsidRPr="00C646A7" w:rsidRDefault="00C646A7" w:rsidP="00C646A7">
      <w:pPr>
        <w:pStyle w:val="afffff0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>Правила устройства электроустановок (ПУЭ)</w:t>
      </w:r>
    </w:p>
    <w:p w:rsidR="00C646A7" w:rsidRPr="00C646A7" w:rsidRDefault="00C646A7" w:rsidP="00C646A7">
      <w:pPr>
        <w:pStyle w:val="afffff0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>СП 31-110-2003 – Проектирование и монтаж электроустановок жилых и общественных зданий;</w:t>
      </w:r>
    </w:p>
    <w:p w:rsidR="00C646A7" w:rsidRPr="00C646A7" w:rsidRDefault="00C646A7" w:rsidP="00C646A7">
      <w:pPr>
        <w:pStyle w:val="afffff0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>СНиП 3.05.06-85 – Строительные нормы и правила. Электротехнические устройства;</w:t>
      </w:r>
    </w:p>
    <w:p w:rsidR="00C646A7" w:rsidRPr="00C646A7" w:rsidRDefault="00C646A7" w:rsidP="00C646A7">
      <w:pPr>
        <w:pStyle w:val="afffff0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>СП 6.13130.2009 – Системы противопожарной защиты электрооборудования. Требования пожарной безопасности.</w:t>
      </w:r>
    </w:p>
    <w:p w:rsidR="00C646A7" w:rsidRPr="00C646A7" w:rsidRDefault="00C646A7" w:rsidP="00C646A7">
      <w:pPr>
        <w:pStyle w:val="afffff0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>РД 34.21.122-87–Инструкция по устройству молниезащиты зданий и сооружений.</w:t>
      </w:r>
    </w:p>
    <w:p w:rsidR="00C646A7" w:rsidRPr="00C646A7" w:rsidRDefault="00C646A7" w:rsidP="00C646A7">
      <w:pPr>
        <w:pStyle w:val="afffff0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 xml:space="preserve">По степени надежности электроснабжения электроприемники здания относятся ко </w:t>
      </w:r>
      <w:r w:rsidRPr="00C646A7">
        <w:rPr>
          <w:rFonts w:ascii="Arial" w:hAnsi="Arial" w:cs="Arial"/>
          <w:sz w:val="24"/>
          <w:szCs w:val="24"/>
          <w:lang w:val="en-US"/>
        </w:rPr>
        <w:t>II</w:t>
      </w:r>
      <w:r w:rsidRPr="00C646A7">
        <w:rPr>
          <w:rFonts w:ascii="Arial" w:hAnsi="Arial" w:cs="Arial"/>
          <w:sz w:val="24"/>
          <w:szCs w:val="24"/>
        </w:rPr>
        <w:t xml:space="preserve"> категории. К </w:t>
      </w:r>
      <w:r w:rsidRPr="00C646A7">
        <w:rPr>
          <w:rFonts w:ascii="Arial" w:hAnsi="Arial" w:cs="Arial"/>
          <w:sz w:val="24"/>
          <w:szCs w:val="24"/>
          <w:lang w:val="en-US"/>
        </w:rPr>
        <w:t>I</w:t>
      </w:r>
      <w:r w:rsidRPr="00C646A7">
        <w:rPr>
          <w:rFonts w:ascii="Arial" w:hAnsi="Arial" w:cs="Arial"/>
          <w:sz w:val="24"/>
          <w:szCs w:val="24"/>
        </w:rPr>
        <w:t xml:space="preserve"> категории относятся аварийное освещение и противопожарные устройства.</w:t>
      </w:r>
    </w:p>
    <w:p w:rsidR="00C646A7" w:rsidRPr="00C646A7" w:rsidRDefault="00C646A7" w:rsidP="00C646A7">
      <w:pPr>
        <w:pStyle w:val="afffff0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>Расчетные нагрузки определены в соответствии с СП 31-110-2003.</w:t>
      </w:r>
    </w:p>
    <w:p w:rsidR="00C646A7" w:rsidRDefault="00C646A7" w:rsidP="00C646A7">
      <w:pPr>
        <w:spacing w:line="276" w:lineRule="auto"/>
        <w:rPr>
          <w:color w:val="000000"/>
          <w:sz w:val="24"/>
        </w:rPr>
      </w:pPr>
    </w:p>
    <w:p w:rsidR="00C646A7" w:rsidRPr="00C646A7" w:rsidRDefault="00C646A7" w:rsidP="00C646A7">
      <w:pPr>
        <w:spacing w:line="276" w:lineRule="auto"/>
        <w:rPr>
          <w:color w:val="000000"/>
          <w:sz w:val="24"/>
        </w:rPr>
      </w:pPr>
    </w:p>
    <w:p w:rsidR="00C646A7" w:rsidRPr="00C646A7" w:rsidRDefault="00C646A7" w:rsidP="00C646A7">
      <w:pPr>
        <w:pStyle w:val="11"/>
      </w:pPr>
      <w:bookmarkStart w:id="10" w:name="_Toc422213508"/>
      <w:bookmarkStart w:id="11" w:name="_Toc436509529"/>
      <w:bookmarkStart w:id="12" w:name="_Toc436639792"/>
      <w:r w:rsidRPr="00C646A7">
        <w:t xml:space="preserve">Электроснабжение </w:t>
      </w:r>
      <w:bookmarkEnd w:id="10"/>
      <w:r w:rsidRPr="00C646A7">
        <w:t>здания</w:t>
      </w:r>
      <w:bookmarkEnd w:id="11"/>
      <w:bookmarkEnd w:id="12"/>
    </w:p>
    <w:p w:rsidR="00C646A7" w:rsidRPr="00C646A7" w:rsidRDefault="00C646A7" w:rsidP="00C646A7">
      <w:pPr>
        <w:pStyle w:val="afffff0"/>
        <w:spacing w:line="276" w:lineRule="auto"/>
        <w:rPr>
          <w:rFonts w:ascii="Arial" w:hAnsi="Arial" w:cs="Arial"/>
          <w:sz w:val="24"/>
          <w:szCs w:val="24"/>
        </w:rPr>
      </w:pPr>
    </w:p>
    <w:p w:rsidR="00C646A7" w:rsidRPr="00C646A7" w:rsidRDefault="00C646A7" w:rsidP="00C646A7">
      <w:pPr>
        <w:pStyle w:val="afffff0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C646A7">
        <w:rPr>
          <w:rFonts w:ascii="Arial" w:hAnsi="Arial" w:cs="Arial"/>
          <w:color w:val="000000"/>
          <w:sz w:val="24"/>
          <w:szCs w:val="24"/>
        </w:rPr>
        <w:t xml:space="preserve">Согласно </w:t>
      </w:r>
      <w:r w:rsidRPr="00C646A7">
        <w:rPr>
          <w:rFonts w:ascii="Arial" w:hAnsi="Arial" w:cs="Arial"/>
          <w:sz w:val="24"/>
          <w:szCs w:val="24"/>
        </w:rPr>
        <w:t xml:space="preserve">СП 31-110-2003 </w:t>
      </w:r>
      <w:r w:rsidRPr="00C646A7">
        <w:rPr>
          <w:rFonts w:ascii="Arial" w:hAnsi="Arial" w:cs="Arial"/>
          <w:color w:val="000000"/>
          <w:sz w:val="24"/>
          <w:szCs w:val="24"/>
        </w:rPr>
        <w:t xml:space="preserve">электроснабжение промышленно-бытового здания запроектировано по </w:t>
      </w:r>
      <w:r w:rsidRPr="00C646A7">
        <w:rPr>
          <w:rFonts w:ascii="Arial" w:hAnsi="Arial" w:cs="Arial"/>
          <w:color w:val="000000"/>
          <w:sz w:val="24"/>
          <w:szCs w:val="24"/>
          <w:lang w:val="en-US"/>
        </w:rPr>
        <w:t>II</w:t>
      </w:r>
      <w:r w:rsidRPr="00C646A7">
        <w:rPr>
          <w:rFonts w:ascii="Arial" w:hAnsi="Arial" w:cs="Arial"/>
          <w:color w:val="000000"/>
          <w:sz w:val="24"/>
          <w:szCs w:val="24"/>
        </w:rPr>
        <w:t xml:space="preserve"> категории.</w:t>
      </w:r>
    </w:p>
    <w:p w:rsidR="00C646A7" w:rsidRPr="00C646A7" w:rsidRDefault="00C646A7" w:rsidP="00C646A7">
      <w:pPr>
        <w:pStyle w:val="afffff0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C646A7">
        <w:rPr>
          <w:rFonts w:ascii="Arial" w:hAnsi="Arial" w:cs="Arial"/>
          <w:color w:val="000000"/>
          <w:sz w:val="24"/>
          <w:szCs w:val="24"/>
        </w:rPr>
        <w:t>Питание здания электроэнергией предусматривается от щита собственных нужд КРУ 10кВ, находящегося в здании ГЭС.</w:t>
      </w:r>
    </w:p>
    <w:p w:rsidR="00C646A7" w:rsidRPr="00C646A7" w:rsidRDefault="00C646A7" w:rsidP="00C646A7">
      <w:pPr>
        <w:pStyle w:val="afffff0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C646A7">
        <w:rPr>
          <w:rFonts w:ascii="Arial" w:hAnsi="Arial" w:cs="Arial"/>
          <w:color w:val="000000"/>
          <w:sz w:val="24"/>
          <w:szCs w:val="24"/>
        </w:rPr>
        <w:t xml:space="preserve">От щита собственных нужд КРУ 10 кВ прокладывается кабельная линия кабелем марки АПВБбШв сеч 4х50 кв. мм. </w:t>
      </w:r>
      <m:oMath>
        <m:sSub>
          <m:sSubPr>
            <m:ctrlPr>
              <w:rPr>
                <w:rFonts w:ascii="Cambria Math" w:hAnsi="Arial" w:cs="Arial"/>
                <w:color w:val="000000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Arial" w:cs="Arial"/>
                <w:color w:val="000000"/>
                <w:sz w:val="24"/>
                <w:szCs w:val="24"/>
                <w:lang w:val="en-US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Arial" w:cs="Arial"/>
                <w:color w:val="000000"/>
                <w:sz w:val="24"/>
                <w:szCs w:val="24"/>
              </w:rPr>
              <m:t>стр</m:t>
            </m:r>
          </m:sub>
        </m:sSub>
        <m:r>
          <m:rPr>
            <m:sty m:val="p"/>
          </m:rPr>
          <w:rPr>
            <w:rFonts w:ascii="Cambria Math" w:hAnsi="Arial" w:cs="Arial"/>
            <w:color w:val="000000"/>
            <w:sz w:val="24"/>
            <w:szCs w:val="24"/>
          </w:rPr>
          <m:t>=118</m:t>
        </m:r>
        <m:r>
          <m:rPr>
            <m:sty m:val="p"/>
          </m:rPr>
          <w:rPr>
            <w:rFonts w:ascii="Cambria Math" w:hAnsi="Arial" w:cs="Arial"/>
            <w:color w:val="000000"/>
            <w:sz w:val="24"/>
            <w:szCs w:val="24"/>
          </w:rPr>
          <m:t>м</m:t>
        </m:r>
      </m:oMath>
      <w:r w:rsidRPr="00C646A7">
        <w:rPr>
          <w:rFonts w:ascii="Arial" w:hAnsi="Arial" w:cs="Arial"/>
          <w:color w:val="000000"/>
          <w:sz w:val="24"/>
          <w:szCs w:val="24"/>
        </w:rPr>
        <w:t>.</w:t>
      </w:r>
    </w:p>
    <w:p w:rsidR="00C646A7" w:rsidRPr="00C646A7" w:rsidRDefault="00C646A7" w:rsidP="00C646A7">
      <w:pPr>
        <w:pStyle w:val="afffff0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C646A7">
        <w:rPr>
          <w:rFonts w:ascii="Arial" w:hAnsi="Arial" w:cs="Arial"/>
          <w:color w:val="000000"/>
          <w:sz w:val="24"/>
          <w:szCs w:val="24"/>
        </w:rPr>
        <w:t>Кабельная линии прокладываются в земле по типовому альбому серии А5-92 на глубине 0,7м до ОРУ, далее в существующем ж/б кабельном канале до здания ГЭС.</w:t>
      </w:r>
    </w:p>
    <w:p w:rsidR="00C646A7" w:rsidRPr="00C646A7" w:rsidRDefault="00C646A7" w:rsidP="00C646A7">
      <w:pPr>
        <w:pStyle w:val="afffff0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C646A7">
        <w:rPr>
          <w:rFonts w:ascii="Arial" w:hAnsi="Arial" w:cs="Arial"/>
          <w:color w:val="000000"/>
          <w:sz w:val="24"/>
          <w:szCs w:val="24"/>
        </w:rPr>
        <w:t>Вход кабеля в здание ГЭС осуществляется в существующем кабельном проходе в помещение КРУ-10,5 кВ.</w:t>
      </w:r>
    </w:p>
    <w:p w:rsidR="00C646A7" w:rsidRPr="00C646A7" w:rsidRDefault="00C646A7" w:rsidP="00C646A7">
      <w:pPr>
        <w:pStyle w:val="afffff0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C646A7">
        <w:rPr>
          <w:rFonts w:ascii="Arial" w:hAnsi="Arial" w:cs="Arial"/>
          <w:color w:val="000000"/>
          <w:sz w:val="24"/>
          <w:szCs w:val="24"/>
        </w:rPr>
        <w:t>В помещении КРУ-10,5 кВ прокладка кабеля осуществляется в кабельном лотке.</w:t>
      </w:r>
    </w:p>
    <w:p w:rsidR="00C646A7" w:rsidRPr="00C646A7" w:rsidRDefault="00C646A7" w:rsidP="00C646A7">
      <w:pPr>
        <w:tabs>
          <w:tab w:val="left" w:pos="12240"/>
        </w:tabs>
        <w:autoSpaceDE w:val="0"/>
        <w:autoSpaceDN w:val="0"/>
        <w:adjustRightInd w:val="0"/>
        <w:spacing w:line="276" w:lineRule="auto"/>
        <w:ind w:right="319" w:firstLine="851"/>
        <w:rPr>
          <w:rFonts w:eastAsia="Calibri"/>
          <w:sz w:val="24"/>
          <w:lang w:eastAsia="en-US"/>
        </w:rPr>
      </w:pPr>
      <w:r w:rsidRPr="00C646A7">
        <w:rPr>
          <w:rFonts w:eastAsia="Calibri"/>
          <w:sz w:val="24"/>
          <w:lang w:eastAsia="en-US"/>
        </w:rPr>
        <w:t xml:space="preserve">В траншее кабель защищается от механических повреждений глиняным обыкновенным кирпичом. Снизу кабеля производится подсыпка, а сверху засыпка мелкой просеянной землей, не содержащей камней, шлака и строительного мусора.  </w:t>
      </w:r>
    </w:p>
    <w:p w:rsidR="00C646A7" w:rsidRPr="00C646A7" w:rsidRDefault="00C646A7" w:rsidP="00C646A7">
      <w:pPr>
        <w:tabs>
          <w:tab w:val="left" w:pos="12240"/>
        </w:tabs>
        <w:autoSpaceDE w:val="0"/>
        <w:autoSpaceDN w:val="0"/>
        <w:adjustRightInd w:val="0"/>
        <w:spacing w:line="276" w:lineRule="auto"/>
        <w:ind w:right="319" w:firstLine="851"/>
        <w:rPr>
          <w:rFonts w:eastAsia="Calibri"/>
          <w:sz w:val="24"/>
          <w:lang w:eastAsia="en-US"/>
        </w:rPr>
      </w:pPr>
      <w:r w:rsidRPr="00C646A7">
        <w:rPr>
          <w:rFonts w:eastAsia="Calibri"/>
          <w:sz w:val="24"/>
          <w:lang w:eastAsia="en-US"/>
        </w:rPr>
        <w:t>При прокладке кабеля параллельно коммуникациям, сооружениям и зеленым насаждениям расстояние от них до трубопроводов - 1м, до теплопроводов - 2м, до полотна автодороги - 1,5м, до деревьев - 2м, до кустарников - 0,75м, до фундаментов зданий - 0,6м.</w:t>
      </w:r>
    </w:p>
    <w:p w:rsidR="00C646A7" w:rsidRPr="00C646A7" w:rsidRDefault="00C646A7" w:rsidP="00C646A7">
      <w:pPr>
        <w:spacing w:line="276" w:lineRule="auto"/>
        <w:rPr>
          <w:color w:val="000000"/>
          <w:sz w:val="24"/>
        </w:rPr>
      </w:pPr>
      <w:r w:rsidRPr="00C646A7">
        <w:rPr>
          <w:color w:val="000000"/>
          <w:sz w:val="24"/>
        </w:rPr>
        <w:t>В промышленно-бытовом здании до ВРУ1 кабель проложить в стальной водогазопроводной трубе.</w:t>
      </w:r>
    </w:p>
    <w:p w:rsidR="00C646A7" w:rsidRPr="00C646A7" w:rsidRDefault="00C646A7" w:rsidP="00C646A7">
      <w:pPr>
        <w:pStyle w:val="afffff0"/>
        <w:spacing w:line="276" w:lineRule="auto"/>
        <w:ind w:firstLine="0"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afa"/>
        <w:tblpPr w:leftFromText="180" w:rightFromText="180" w:vertAnchor="text" w:horzAnchor="margin" w:tblpY="133"/>
        <w:tblW w:w="9640" w:type="dxa"/>
        <w:tblLayout w:type="fixed"/>
        <w:tblLook w:val="04A0" w:firstRow="1" w:lastRow="0" w:firstColumn="1" w:lastColumn="0" w:noHBand="0" w:noVBand="1"/>
      </w:tblPr>
      <w:tblGrid>
        <w:gridCol w:w="959"/>
        <w:gridCol w:w="2977"/>
        <w:gridCol w:w="1559"/>
        <w:gridCol w:w="4145"/>
      </w:tblGrid>
      <w:tr w:rsidR="00C646A7" w:rsidRPr="00C646A7" w:rsidTr="00C646A7">
        <w:tc>
          <w:tcPr>
            <w:tcW w:w="959" w:type="dxa"/>
            <w:vMerge w:val="restart"/>
          </w:tcPr>
          <w:p w:rsidR="00C646A7" w:rsidRPr="00C646A7" w:rsidRDefault="00C646A7" w:rsidP="00C646A7">
            <w:pPr>
              <w:pStyle w:val="aff2"/>
              <w:spacing w:line="276" w:lineRule="auto"/>
              <w:ind w:left="0" w:firstLine="0"/>
              <w:jc w:val="center"/>
              <w:rPr>
                <w:rFonts w:ascii="Arial" w:hAnsi="Arial" w:cs="Arial"/>
                <w:szCs w:val="24"/>
              </w:rPr>
            </w:pPr>
            <w:r w:rsidRPr="00C646A7">
              <w:rPr>
                <w:rFonts w:ascii="Arial" w:hAnsi="Arial" w:cs="Arial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</w:tcPr>
          <w:p w:rsidR="00C646A7" w:rsidRPr="00C646A7" w:rsidRDefault="00C646A7" w:rsidP="00C646A7">
            <w:pPr>
              <w:pStyle w:val="aff2"/>
              <w:spacing w:line="276" w:lineRule="auto"/>
              <w:ind w:left="0" w:firstLine="0"/>
              <w:jc w:val="center"/>
              <w:rPr>
                <w:rFonts w:ascii="Arial" w:hAnsi="Arial" w:cs="Arial"/>
                <w:szCs w:val="24"/>
              </w:rPr>
            </w:pPr>
          </w:p>
          <w:p w:rsidR="00C646A7" w:rsidRPr="00C646A7" w:rsidRDefault="00C646A7" w:rsidP="00C646A7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C646A7">
              <w:rPr>
                <w:sz w:val="24"/>
              </w:rPr>
              <w:t>Наименование</w:t>
            </w:r>
          </w:p>
        </w:tc>
        <w:tc>
          <w:tcPr>
            <w:tcW w:w="1559" w:type="dxa"/>
            <w:vMerge w:val="restart"/>
          </w:tcPr>
          <w:p w:rsidR="00C646A7" w:rsidRPr="00C646A7" w:rsidRDefault="00C646A7" w:rsidP="00C646A7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C646A7">
              <w:rPr>
                <w:sz w:val="24"/>
              </w:rPr>
              <w:t>Ед.</w:t>
            </w:r>
          </w:p>
          <w:p w:rsidR="00C646A7" w:rsidRPr="00C646A7" w:rsidRDefault="00C646A7" w:rsidP="00C646A7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C646A7">
              <w:rPr>
                <w:sz w:val="24"/>
              </w:rPr>
              <w:t>Изм</w:t>
            </w:r>
          </w:p>
        </w:tc>
        <w:tc>
          <w:tcPr>
            <w:tcW w:w="4145" w:type="dxa"/>
          </w:tcPr>
          <w:p w:rsidR="00C646A7" w:rsidRPr="00C646A7" w:rsidRDefault="00C646A7" w:rsidP="00C646A7">
            <w:pPr>
              <w:pStyle w:val="aff2"/>
              <w:spacing w:line="276" w:lineRule="auto"/>
              <w:ind w:left="0" w:firstLine="0"/>
              <w:jc w:val="center"/>
              <w:rPr>
                <w:rFonts w:ascii="Arial" w:hAnsi="Arial" w:cs="Arial"/>
                <w:szCs w:val="24"/>
              </w:rPr>
            </w:pPr>
            <w:r w:rsidRPr="00C646A7">
              <w:rPr>
                <w:rFonts w:ascii="Arial" w:hAnsi="Arial" w:cs="Arial"/>
                <w:szCs w:val="24"/>
              </w:rPr>
              <w:t>Величина</w:t>
            </w:r>
          </w:p>
        </w:tc>
      </w:tr>
      <w:tr w:rsidR="00C646A7" w:rsidRPr="00C646A7" w:rsidTr="00C646A7">
        <w:tc>
          <w:tcPr>
            <w:tcW w:w="959" w:type="dxa"/>
            <w:vMerge/>
          </w:tcPr>
          <w:p w:rsidR="00C646A7" w:rsidRPr="00C646A7" w:rsidRDefault="00C646A7" w:rsidP="00C646A7">
            <w:pPr>
              <w:pStyle w:val="aff2"/>
              <w:spacing w:line="276" w:lineRule="auto"/>
              <w:ind w:left="0"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977" w:type="dxa"/>
            <w:vMerge/>
          </w:tcPr>
          <w:p w:rsidR="00C646A7" w:rsidRPr="00C646A7" w:rsidRDefault="00C646A7" w:rsidP="00C646A7">
            <w:pPr>
              <w:pStyle w:val="aff2"/>
              <w:spacing w:line="276" w:lineRule="auto"/>
              <w:ind w:left="0"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C646A7" w:rsidRPr="00C646A7" w:rsidRDefault="00C646A7" w:rsidP="00C646A7">
            <w:pPr>
              <w:pStyle w:val="aff2"/>
              <w:spacing w:line="276" w:lineRule="auto"/>
              <w:ind w:left="0"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4145" w:type="dxa"/>
          </w:tcPr>
          <w:p w:rsidR="00C646A7" w:rsidRPr="00C646A7" w:rsidRDefault="00C646A7" w:rsidP="00C646A7">
            <w:pPr>
              <w:pStyle w:val="aff2"/>
              <w:spacing w:line="276" w:lineRule="auto"/>
              <w:ind w:left="0" w:firstLine="0"/>
              <w:jc w:val="center"/>
              <w:rPr>
                <w:rFonts w:ascii="Arial" w:hAnsi="Arial" w:cs="Arial"/>
                <w:szCs w:val="24"/>
              </w:rPr>
            </w:pPr>
            <w:r w:rsidRPr="00C646A7">
              <w:rPr>
                <w:rFonts w:ascii="Arial" w:hAnsi="Arial" w:cs="Arial"/>
                <w:szCs w:val="24"/>
              </w:rPr>
              <w:t>ВРУ1</w:t>
            </w:r>
          </w:p>
        </w:tc>
      </w:tr>
      <w:tr w:rsidR="00C646A7" w:rsidRPr="00C646A7" w:rsidTr="00C646A7">
        <w:tc>
          <w:tcPr>
            <w:tcW w:w="959" w:type="dxa"/>
          </w:tcPr>
          <w:p w:rsidR="00C646A7" w:rsidRPr="00C646A7" w:rsidRDefault="00C646A7" w:rsidP="00C646A7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C646A7">
              <w:rPr>
                <w:sz w:val="24"/>
              </w:rPr>
              <w:t>1</w:t>
            </w:r>
          </w:p>
        </w:tc>
        <w:tc>
          <w:tcPr>
            <w:tcW w:w="2977" w:type="dxa"/>
          </w:tcPr>
          <w:p w:rsidR="00C646A7" w:rsidRPr="00C646A7" w:rsidRDefault="00C646A7" w:rsidP="00C646A7">
            <w:pPr>
              <w:pStyle w:val="aff2"/>
              <w:spacing w:line="276" w:lineRule="auto"/>
              <w:ind w:left="0" w:firstLine="0"/>
              <w:jc w:val="center"/>
              <w:rPr>
                <w:rFonts w:ascii="Arial" w:hAnsi="Arial" w:cs="Arial"/>
                <w:szCs w:val="24"/>
              </w:rPr>
            </w:pPr>
            <w:r w:rsidRPr="00C646A7">
              <w:rPr>
                <w:rFonts w:ascii="Arial" w:hAnsi="Arial" w:cs="Arial"/>
                <w:szCs w:val="24"/>
              </w:rPr>
              <w:t>Расчетная мощность</w:t>
            </w:r>
          </w:p>
        </w:tc>
        <w:tc>
          <w:tcPr>
            <w:tcW w:w="1559" w:type="dxa"/>
          </w:tcPr>
          <w:p w:rsidR="00C646A7" w:rsidRPr="00C646A7" w:rsidRDefault="00C646A7" w:rsidP="00C646A7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C646A7">
              <w:rPr>
                <w:sz w:val="24"/>
              </w:rPr>
              <w:t>кВт</w:t>
            </w:r>
          </w:p>
        </w:tc>
        <w:tc>
          <w:tcPr>
            <w:tcW w:w="4145" w:type="dxa"/>
          </w:tcPr>
          <w:p w:rsidR="00C646A7" w:rsidRPr="00C646A7" w:rsidRDefault="00C646A7" w:rsidP="00C646A7">
            <w:pPr>
              <w:pStyle w:val="aff2"/>
              <w:spacing w:line="276" w:lineRule="auto"/>
              <w:ind w:left="0" w:firstLine="0"/>
              <w:jc w:val="center"/>
              <w:rPr>
                <w:rFonts w:ascii="Arial" w:hAnsi="Arial" w:cs="Arial"/>
                <w:szCs w:val="24"/>
              </w:rPr>
            </w:pPr>
            <w:r w:rsidRPr="00C646A7">
              <w:rPr>
                <w:rFonts w:ascii="Arial" w:hAnsi="Arial" w:cs="Arial"/>
                <w:szCs w:val="24"/>
              </w:rPr>
              <w:t>45,5</w:t>
            </w:r>
          </w:p>
        </w:tc>
      </w:tr>
      <w:tr w:rsidR="00C646A7" w:rsidRPr="00C646A7" w:rsidTr="00C646A7">
        <w:tc>
          <w:tcPr>
            <w:tcW w:w="959" w:type="dxa"/>
          </w:tcPr>
          <w:p w:rsidR="00C646A7" w:rsidRPr="00C646A7" w:rsidRDefault="00C646A7" w:rsidP="00C646A7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C646A7">
              <w:rPr>
                <w:sz w:val="24"/>
              </w:rPr>
              <w:t>2</w:t>
            </w:r>
          </w:p>
        </w:tc>
        <w:tc>
          <w:tcPr>
            <w:tcW w:w="2977" w:type="dxa"/>
          </w:tcPr>
          <w:p w:rsidR="00C646A7" w:rsidRPr="00C646A7" w:rsidRDefault="00C646A7" w:rsidP="00C646A7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C646A7">
              <w:rPr>
                <w:sz w:val="24"/>
              </w:rPr>
              <w:t>Напряжение сети</w:t>
            </w:r>
          </w:p>
        </w:tc>
        <w:tc>
          <w:tcPr>
            <w:tcW w:w="1559" w:type="dxa"/>
          </w:tcPr>
          <w:p w:rsidR="00C646A7" w:rsidRPr="00C646A7" w:rsidRDefault="00C646A7" w:rsidP="00C646A7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C646A7">
              <w:rPr>
                <w:sz w:val="24"/>
              </w:rPr>
              <w:t>В</w:t>
            </w:r>
          </w:p>
        </w:tc>
        <w:tc>
          <w:tcPr>
            <w:tcW w:w="4145" w:type="dxa"/>
          </w:tcPr>
          <w:p w:rsidR="00C646A7" w:rsidRPr="00C646A7" w:rsidRDefault="00C646A7" w:rsidP="00C646A7">
            <w:pPr>
              <w:pStyle w:val="aff2"/>
              <w:spacing w:line="276" w:lineRule="auto"/>
              <w:ind w:left="0" w:firstLine="0"/>
              <w:jc w:val="center"/>
              <w:rPr>
                <w:rFonts w:ascii="Arial" w:hAnsi="Arial" w:cs="Arial"/>
                <w:szCs w:val="24"/>
              </w:rPr>
            </w:pPr>
            <w:r w:rsidRPr="00C646A7">
              <w:rPr>
                <w:rFonts w:ascii="Arial" w:hAnsi="Arial" w:cs="Arial"/>
                <w:szCs w:val="24"/>
              </w:rPr>
              <w:t>380</w:t>
            </w:r>
          </w:p>
        </w:tc>
      </w:tr>
      <w:tr w:rsidR="00C646A7" w:rsidRPr="00C646A7" w:rsidTr="00C646A7">
        <w:tc>
          <w:tcPr>
            <w:tcW w:w="959" w:type="dxa"/>
          </w:tcPr>
          <w:p w:rsidR="00C646A7" w:rsidRPr="00C646A7" w:rsidRDefault="00C646A7" w:rsidP="00C646A7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C646A7">
              <w:rPr>
                <w:sz w:val="24"/>
              </w:rPr>
              <w:t>3</w:t>
            </w:r>
          </w:p>
        </w:tc>
        <w:tc>
          <w:tcPr>
            <w:tcW w:w="2977" w:type="dxa"/>
          </w:tcPr>
          <w:p w:rsidR="00C646A7" w:rsidRPr="00C646A7" w:rsidRDefault="00C646A7" w:rsidP="00C646A7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C646A7">
              <w:rPr>
                <w:sz w:val="24"/>
              </w:rPr>
              <w:t>Частота</w:t>
            </w:r>
          </w:p>
        </w:tc>
        <w:tc>
          <w:tcPr>
            <w:tcW w:w="1559" w:type="dxa"/>
          </w:tcPr>
          <w:p w:rsidR="00C646A7" w:rsidRPr="00C646A7" w:rsidRDefault="00C646A7" w:rsidP="00C646A7">
            <w:pPr>
              <w:spacing w:line="276" w:lineRule="auto"/>
              <w:ind w:firstLine="0"/>
              <w:jc w:val="center"/>
              <w:rPr>
                <w:sz w:val="24"/>
              </w:rPr>
            </w:pPr>
            <w:r w:rsidRPr="00C646A7">
              <w:rPr>
                <w:sz w:val="24"/>
              </w:rPr>
              <w:t>Гц</w:t>
            </w:r>
          </w:p>
        </w:tc>
        <w:tc>
          <w:tcPr>
            <w:tcW w:w="4145" w:type="dxa"/>
          </w:tcPr>
          <w:p w:rsidR="00C646A7" w:rsidRPr="00C646A7" w:rsidRDefault="00C646A7" w:rsidP="00C646A7">
            <w:pPr>
              <w:pStyle w:val="aff2"/>
              <w:spacing w:line="276" w:lineRule="auto"/>
              <w:ind w:left="0" w:firstLine="0"/>
              <w:jc w:val="center"/>
              <w:rPr>
                <w:rFonts w:ascii="Arial" w:hAnsi="Arial" w:cs="Arial"/>
                <w:szCs w:val="24"/>
              </w:rPr>
            </w:pPr>
            <w:r w:rsidRPr="00C646A7">
              <w:rPr>
                <w:rFonts w:ascii="Arial" w:hAnsi="Arial" w:cs="Arial"/>
                <w:szCs w:val="24"/>
              </w:rPr>
              <w:t>50</w:t>
            </w:r>
          </w:p>
        </w:tc>
      </w:tr>
    </w:tbl>
    <w:p w:rsidR="00C646A7" w:rsidRPr="00C646A7" w:rsidRDefault="00C646A7" w:rsidP="00C646A7">
      <w:pPr>
        <w:spacing w:line="276" w:lineRule="auto"/>
        <w:rPr>
          <w:color w:val="000000"/>
          <w:sz w:val="24"/>
        </w:rPr>
      </w:pPr>
    </w:p>
    <w:p w:rsidR="00C646A7" w:rsidRPr="00C646A7" w:rsidRDefault="00C646A7" w:rsidP="00C646A7">
      <w:pPr>
        <w:spacing w:line="276" w:lineRule="auto"/>
        <w:rPr>
          <w:color w:val="000000"/>
          <w:sz w:val="24"/>
        </w:rPr>
      </w:pPr>
      <w:r w:rsidRPr="00C646A7">
        <w:rPr>
          <w:color w:val="000000"/>
          <w:sz w:val="24"/>
        </w:rPr>
        <w:t>Для учета электроэнергии ВРУ1 здания, установить электронный счетчик  Меркурий 230 АМ (класс точности 0,5S) с трансформаторами тока Т-0,66 100/5 А.</w:t>
      </w:r>
    </w:p>
    <w:p w:rsidR="00C646A7" w:rsidRPr="00C646A7" w:rsidRDefault="00C646A7" w:rsidP="00C646A7">
      <w:pPr>
        <w:pStyle w:val="afffff0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>Пересечения и сближения кабельных линий с сантехническими трубопроводами и другими кабельными линиями выполнить согласно ПУЭ и СНиП.</w:t>
      </w:r>
    </w:p>
    <w:p w:rsidR="00C646A7" w:rsidRPr="00C646A7" w:rsidRDefault="00C646A7" w:rsidP="00C646A7">
      <w:pPr>
        <w:pStyle w:val="afffff0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>Для защиты кабеля в земле, предусматривается устройство защитного футляра из хризотилцементных.</w:t>
      </w:r>
    </w:p>
    <w:p w:rsidR="00C646A7" w:rsidRPr="00C646A7" w:rsidRDefault="00C646A7" w:rsidP="00C646A7">
      <w:pPr>
        <w:pStyle w:val="afffff0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>Герметизация вводов всех коммуникаций см. альбом ГВИС «Герметизация вводов инженерных сетей в подвальные помещения».</w:t>
      </w:r>
    </w:p>
    <w:p w:rsidR="00C646A7" w:rsidRPr="00C646A7" w:rsidRDefault="00C646A7" w:rsidP="00C646A7">
      <w:pPr>
        <w:spacing w:line="276" w:lineRule="auto"/>
        <w:rPr>
          <w:color w:val="000000"/>
          <w:sz w:val="24"/>
        </w:rPr>
      </w:pPr>
      <w:r w:rsidRPr="00C646A7">
        <w:rPr>
          <w:color w:val="000000"/>
          <w:sz w:val="24"/>
        </w:rPr>
        <w:t>Перед началом земляных работ, вызвать представителей всех заинтересованных организаций.</w:t>
      </w:r>
    </w:p>
    <w:p w:rsidR="00C646A7" w:rsidRPr="00C646A7" w:rsidRDefault="00C646A7" w:rsidP="00C646A7">
      <w:pPr>
        <w:autoSpaceDE w:val="0"/>
        <w:autoSpaceDN w:val="0"/>
        <w:adjustRightInd w:val="0"/>
        <w:spacing w:line="276" w:lineRule="auto"/>
        <w:rPr>
          <w:color w:val="000000"/>
          <w:sz w:val="24"/>
        </w:rPr>
      </w:pPr>
    </w:p>
    <w:p w:rsidR="00C646A7" w:rsidRDefault="00C646A7" w:rsidP="00C646A7">
      <w:pPr>
        <w:pStyle w:val="11"/>
        <w:keepNext w:val="0"/>
        <w:numPr>
          <w:ilvl w:val="0"/>
          <w:numId w:val="0"/>
        </w:numPr>
        <w:autoSpaceDE w:val="0"/>
        <w:autoSpaceDN w:val="0"/>
        <w:adjustRightInd w:val="0"/>
        <w:spacing w:before="0" w:after="0" w:line="276" w:lineRule="auto"/>
        <w:ind w:firstLine="709"/>
        <w:jc w:val="both"/>
        <w:rPr>
          <w:sz w:val="24"/>
          <w:szCs w:val="24"/>
        </w:rPr>
      </w:pPr>
      <w:bookmarkStart w:id="13" w:name="_Toc377739506"/>
      <w:bookmarkStart w:id="14" w:name="_Toc422213510"/>
      <w:bookmarkStart w:id="15" w:name="_Toc436509530"/>
    </w:p>
    <w:p w:rsidR="00C646A7" w:rsidRPr="00C646A7" w:rsidRDefault="00C646A7" w:rsidP="00C646A7">
      <w:pPr>
        <w:pStyle w:val="11"/>
      </w:pPr>
      <w:bookmarkStart w:id="16" w:name="_Toc436639793"/>
      <w:r w:rsidRPr="00C646A7">
        <w:t>Внутренние сети</w:t>
      </w:r>
      <w:bookmarkEnd w:id="13"/>
      <w:bookmarkEnd w:id="14"/>
      <w:bookmarkEnd w:id="15"/>
      <w:bookmarkEnd w:id="16"/>
    </w:p>
    <w:p w:rsidR="00C646A7" w:rsidRPr="00C646A7" w:rsidRDefault="00C646A7" w:rsidP="00C646A7">
      <w:pPr>
        <w:spacing w:line="276" w:lineRule="auto"/>
        <w:rPr>
          <w:b/>
          <w:sz w:val="24"/>
        </w:rPr>
      </w:pPr>
    </w:p>
    <w:p w:rsidR="00C646A7" w:rsidRPr="00C646A7" w:rsidRDefault="00C646A7" w:rsidP="00C646A7">
      <w:pPr>
        <w:pStyle w:val="afffff0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>В качестве вводно-распределительного устройства принята панель ВРУЗСМ размещенная в электрощитовой.</w:t>
      </w:r>
    </w:p>
    <w:p w:rsidR="00C646A7" w:rsidRPr="00C646A7" w:rsidRDefault="00C646A7" w:rsidP="00C646A7">
      <w:pPr>
        <w:pStyle w:val="afffff0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>Учет электроэнергии предусматривается в ВРУэлектронным счетчиком типа «Меркурий» кл. точности 0,5</w:t>
      </w:r>
      <w:r w:rsidRPr="00C646A7">
        <w:rPr>
          <w:rFonts w:ascii="Arial" w:hAnsi="Arial" w:cs="Arial"/>
          <w:sz w:val="24"/>
          <w:szCs w:val="24"/>
          <w:lang w:val="en-US"/>
        </w:rPr>
        <w:t>S</w:t>
      </w:r>
      <w:r w:rsidRPr="00C646A7">
        <w:rPr>
          <w:rFonts w:ascii="Arial" w:hAnsi="Arial" w:cs="Arial"/>
          <w:sz w:val="24"/>
          <w:szCs w:val="24"/>
        </w:rPr>
        <w:t>.</w:t>
      </w:r>
    </w:p>
    <w:p w:rsidR="00C646A7" w:rsidRPr="00C646A7" w:rsidRDefault="00C646A7" w:rsidP="00C646A7">
      <w:pPr>
        <w:pStyle w:val="afffff0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>В распределительных пунктах и ВРУ устанавливаются аппараты управления и защиты.</w:t>
      </w:r>
    </w:p>
    <w:p w:rsidR="00C646A7" w:rsidRPr="00C646A7" w:rsidRDefault="00C646A7" w:rsidP="00C646A7">
      <w:pPr>
        <w:pStyle w:val="afffff0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>Степень защиты оборудования соответствует требованиям ГОСТ 14254-80, климатическое исполнение – ГОСТ 15150-69.</w:t>
      </w:r>
    </w:p>
    <w:p w:rsidR="00C646A7" w:rsidRPr="00C646A7" w:rsidRDefault="00C646A7" w:rsidP="00C646A7">
      <w:pPr>
        <w:pStyle w:val="afffff0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>Для защиты от токов короткого замыкания предусмотрена установка автоматов с комбинированнымирасцепителями в осветительных и силовых щитах.</w:t>
      </w:r>
    </w:p>
    <w:p w:rsidR="00C646A7" w:rsidRPr="00C646A7" w:rsidRDefault="00C646A7" w:rsidP="00C646A7">
      <w:pPr>
        <w:pStyle w:val="afffff0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>Силовыми электроприемниками являются технологическое, сантехническое оборудование и устройства системы противопожарной защиты. Питание электроприемников силового оборудования осуществляется от силовых щитков, щитов ЩРН и от ВРУ1.</w:t>
      </w:r>
    </w:p>
    <w:p w:rsidR="00C646A7" w:rsidRPr="00C646A7" w:rsidRDefault="00C646A7" w:rsidP="00C646A7">
      <w:pPr>
        <w:pStyle w:val="afffff0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>Проектом предусмотрено отключение вентиляции при пожаре и подключение систем противопожарной защиты.</w:t>
      </w:r>
    </w:p>
    <w:p w:rsidR="00C646A7" w:rsidRPr="00C646A7" w:rsidRDefault="00C646A7" w:rsidP="00C646A7">
      <w:pPr>
        <w:autoSpaceDE w:val="0"/>
        <w:autoSpaceDN w:val="0"/>
        <w:adjustRightInd w:val="0"/>
        <w:spacing w:line="276" w:lineRule="auto"/>
        <w:rPr>
          <w:sz w:val="24"/>
        </w:rPr>
      </w:pPr>
      <w:r w:rsidRPr="00C646A7">
        <w:rPr>
          <w:sz w:val="24"/>
        </w:rPr>
        <w:t>Распределительные линии от ВРУ к щиткам ЩО, ЩЭО,ЩС, прокладываются кабелем марки ВВГнг(А)-LS в поливинилхлоридных трубах подготовке пола и в штробах стен. Общедомовые групповые сети выполнены кабелем марки ВВГнг(А)-LS в поливинилхлоридных трубах.</w:t>
      </w:r>
    </w:p>
    <w:p w:rsidR="00C646A7" w:rsidRPr="00C646A7" w:rsidRDefault="00C646A7" w:rsidP="00C646A7">
      <w:pPr>
        <w:pStyle w:val="afffff0"/>
        <w:spacing w:line="276" w:lineRule="auto"/>
        <w:rPr>
          <w:rFonts w:ascii="Arial" w:hAnsi="Arial" w:cs="Arial"/>
          <w:sz w:val="24"/>
          <w:szCs w:val="24"/>
        </w:rPr>
      </w:pPr>
    </w:p>
    <w:p w:rsidR="00C646A7" w:rsidRPr="00C646A7" w:rsidRDefault="00C646A7" w:rsidP="00C646A7">
      <w:pPr>
        <w:pStyle w:val="afffff0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lastRenderedPageBreak/>
        <w:t xml:space="preserve">Распределительные линии питания электроприемников противопожарной защиты выполняется кабелями, не распространяющими горение при групповой прокладке с пониженным дымо- и газовыделением и с низкой токсичностью продуктов горения типа </w:t>
      </w:r>
      <w:r w:rsidRPr="00C646A7">
        <w:rPr>
          <w:rFonts w:ascii="Arial" w:hAnsi="Arial" w:cs="Arial"/>
          <w:color w:val="000000" w:themeColor="text1"/>
          <w:sz w:val="24"/>
          <w:szCs w:val="24"/>
        </w:rPr>
        <w:t>ВВгнг(А)-FRLS</w:t>
      </w:r>
      <w:r w:rsidRPr="00C646A7">
        <w:rPr>
          <w:rFonts w:ascii="Arial" w:hAnsi="Arial" w:cs="Arial"/>
          <w:sz w:val="24"/>
          <w:szCs w:val="24"/>
        </w:rPr>
        <w:t>.</w:t>
      </w:r>
    </w:p>
    <w:p w:rsidR="00C646A7" w:rsidRPr="00C646A7" w:rsidRDefault="00C646A7" w:rsidP="00C646A7">
      <w:pPr>
        <w:pStyle w:val="afffff0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>Освещенность помещений принята в соответствии со СНиП 23-05-95 «Естественное и искусственное освещение».</w:t>
      </w:r>
    </w:p>
    <w:p w:rsidR="00C646A7" w:rsidRPr="00C646A7" w:rsidRDefault="00C646A7" w:rsidP="00C646A7">
      <w:pPr>
        <w:pStyle w:val="afffff0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>Проектом предусмотрено рабочее и аварийное освещение (освещение безопасности для эвакуации).</w:t>
      </w:r>
    </w:p>
    <w:p w:rsidR="00C646A7" w:rsidRPr="00C646A7" w:rsidRDefault="00C646A7" w:rsidP="00C646A7">
      <w:pPr>
        <w:pStyle w:val="afffff0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>Освещение безопасности осуществляется светильниками со встроенными ИБП.</w:t>
      </w:r>
    </w:p>
    <w:p w:rsidR="00C646A7" w:rsidRPr="00C646A7" w:rsidRDefault="00C646A7" w:rsidP="00C646A7">
      <w:pPr>
        <w:pStyle w:val="afffff0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>Тип светильников и род проводки выбраны с учетом характеристики помещений и указаны на планах.</w:t>
      </w:r>
    </w:p>
    <w:p w:rsidR="00C646A7" w:rsidRPr="00C646A7" w:rsidRDefault="00C646A7" w:rsidP="00C646A7">
      <w:pPr>
        <w:pStyle w:val="afffff0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>Аварийное освещение предусматривает по линиям проходов в коридора ,электрощитовой, лаборатории,  мастерских и на лестницах.</w:t>
      </w:r>
    </w:p>
    <w:p w:rsidR="00C646A7" w:rsidRPr="00C646A7" w:rsidRDefault="00C646A7" w:rsidP="00C646A7">
      <w:pPr>
        <w:tabs>
          <w:tab w:val="left" w:pos="384"/>
        </w:tabs>
        <w:autoSpaceDE w:val="0"/>
        <w:autoSpaceDN w:val="0"/>
        <w:adjustRightInd w:val="0"/>
        <w:spacing w:line="276" w:lineRule="auto"/>
        <w:rPr>
          <w:sz w:val="24"/>
        </w:rPr>
      </w:pPr>
      <w:r w:rsidRPr="00C646A7">
        <w:rPr>
          <w:sz w:val="24"/>
        </w:rPr>
        <w:t>В помещении щитовой предусмотрено рабочее освещение напряжением 220 В, ремонтное освещение напряжением 36 В и аварийное освещение. Для аварийного освещения используется светильник со встроенным ИБП.</w:t>
      </w:r>
    </w:p>
    <w:p w:rsidR="00C646A7" w:rsidRPr="00C646A7" w:rsidRDefault="00C646A7" w:rsidP="00C646A7">
      <w:pPr>
        <w:pStyle w:val="afffff0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 xml:space="preserve">Групповая осветительная и розеточная сети выполняется трехпроводной и прокладывается кабелем марки </w:t>
      </w:r>
      <w:r w:rsidRPr="00C646A7">
        <w:rPr>
          <w:rFonts w:ascii="Arial" w:hAnsi="Arial" w:cs="Arial"/>
          <w:color w:val="000000" w:themeColor="text1"/>
          <w:sz w:val="24"/>
          <w:szCs w:val="24"/>
        </w:rPr>
        <w:t xml:space="preserve">ВВгнг(А)-LS </w:t>
      </w:r>
      <w:r w:rsidRPr="00C646A7">
        <w:rPr>
          <w:rFonts w:ascii="Arial" w:hAnsi="Arial" w:cs="Arial"/>
          <w:sz w:val="24"/>
          <w:szCs w:val="24"/>
        </w:rPr>
        <w:t xml:space="preserve">скрыто под штукатуркой и в пустотах плит перекрытий, кабелем марки </w:t>
      </w:r>
      <w:r w:rsidRPr="00C646A7">
        <w:rPr>
          <w:rFonts w:ascii="Arial" w:hAnsi="Arial" w:cs="Arial"/>
          <w:color w:val="000000" w:themeColor="text1"/>
          <w:sz w:val="24"/>
          <w:szCs w:val="24"/>
        </w:rPr>
        <w:t>ВВгнг(А)-LS</w:t>
      </w:r>
      <w:r w:rsidRPr="00C646A7">
        <w:rPr>
          <w:rFonts w:ascii="Arial" w:hAnsi="Arial" w:cs="Arial"/>
          <w:sz w:val="24"/>
          <w:szCs w:val="24"/>
        </w:rPr>
        <w:t xml:space="preserve"> трубах гибких гофрированных – за подвесным потолком из гипсокартона.</w:t>
      </w:r>
    </w:p>
    <w:p w:rsidR="00C646A7" w:rsidRPr="00C646A7" w:rsidRDefault="00C646A7" w:rsidP="00C646A7">
      <w:pPr>
        <w:pStyle w:val="afffff0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>Групповые осветительные щиты приняты типа ЩРв.</w:t>
      </w:r>
    </w:p>
    <w:p w:rsidR="00C646A7" w:rsidRPr="00C646A7" w:rsidRDefault="00C646A7" w:rsidP="00C646A7">
      <w:pPr>
        <w:tabs>
          <w:tab w:val="left" w:pos="1"/>
        </w:tabs>
        <w:autoSpaceDE w:val="0"/>
        <w:autoSpaceDN w:val="0"/>
        <w:adjustRightInd w:val="0"/>
        <w:spacing w:line="276" w:lineRule="auto"/>
        <w:rPr>
          <w:sz w:val="24"/>
        </w:rPr>
      </w:pPr>
      <w:r w:rsidRPr="00C646A7">
        <w:rPr>
          <w:sz w:val="24"/>
        </w:rPr>
        <w:t xml:space="preserve"> Управление освещением производится выключателями установленными по месту. Установка выключателей и штепсельных розеток должна быть выполнена на высоте до 1,0м от уровня пола.</w:t>
      </w:r>
    </w:p>
    <w:p w:rsidR="00C646A7" w:rsidRPr="00C646A7" w:rsidRDefault="00C646A7" w:rsidP="00C646A7">
      <w:pPr>
        <w:tabs>
          <w:tab w:val="left" w:pos="1"/>
        </w:tabs>
        <w:autoSpaceDE w:val="0"/>
        <w:autoSpaceDN w:val="0"/>
        <w:adjustRightInd w:val="0"/>
        <w:spacing w:line="276" w:lineRule="auto"/>
        <w:rPr>
          <w:sz w:val="24"/>
        </w:rPr>
      </w:pPr>
      <w:r w:rsidRPr="00C646A7">
        <w:rPr>
          <w:sz w:val="24"/>
        </w:rPr>
        <w:t>Минимальное расстояние от выключателей, штепсельных розеток и элементов электроустановок до газопроводов должно быть не менее 0,5м.</w:t>
      </w:r>
    </w:p>
    <w:p w:rsidR="00C646A7" w:rsidRPr="00C646A7" w:rsidRDefault="00C646A7" w:rsidP="00C646A7">
      <w:pPr>
        <w:tabs>
          <w:tab w:val="left" w:pos="1"/>
        </w:tabs>
        <w:autoSpaceDE w:val="0"/>
        <w:autoSpaceDN w:val="0"/>
        <w:adjustRightInd w:val="0"/>
        <w:spacing w:line="276" w:lineRule="auto"/>
        <w:rPr>
          <w:sz w:val="24"/>
        </w:rPr>
      </w:pPr>
      <w:r w:rsidRPr="00C646A7">
        <w:rPr>
          <w:sz w:val="24"/>
        </w:rPr>
        <w:t>Для отключения двигателей вентиляции для ремонта и обслуживания предусмотрена установка выключателей и кнопочных постов (ПКЕ) в непосредственной близости от них.</w:t>
      </w:r>
    </w:p>
    <w:p w:rsidR="00C646A7" w:rsidRPr="00C646A7" w:rsidRDefault="00C646A7" w:rsidP="00C646A7">
      <w:pPr>
        <w:tabs>
          <w:tab w:val="left" w:pos="1"/>
        </w:tabs>
        <w:autoSpaceDE w:val="0"/>
        <w:autoSpaceDN w:val="0"/>
        <w:adjustRightInd w:val="0"/>
        <w:spacing w:line="276" w:lineRule="auto"/>
        <w:rPr>
          <w:sz w:val="24"/>
        </w:rPr>
      </w:pPr>
    </w:p>
    <w:p w:rsidR="00C646A7" w:rsidRPr="00C646A7" w:rsidRDefault="00C646A7" w:rsidP="00C646A7">
      <w:pPr>
        <w:tabs>
          <w:tab w:val="left" w:pos="1"/>
        </w:tabs>
        <w:autoSpaceDE w:val="0"/>
        <w:autoSpaceDN w:val="0"/>
        <w:adjustRightInd w:val="0"/>
        <w:spacing w:line="276" w:lineRule="auto"/>
        <w:rPr>
          <w:sz w:val="24"/>
        </w:rPr>
      </w:pPr>
    </w:p>
    <w:p w:rsidR="00C646A7" w:rsidRPr="00C646A7" w:rsidRDefault="00C646A7" w:rsidP="00C646A7">
      <w:pPr>
        <w:tabs>
          <w:tab w:val="left" w:pos="1"/>
        </w:tabs>
        <w:autoSpaceDE w:val="0"/>
        <w:autoSpaceDN w:val="0"/>
        <w:adjustRightInd w:val="0"/>
        <w:spacing w:line="276" w:lineRule="auto"/>
        <w:rPr>
          <w:sz w:val="24"/>
        </w:rPr>
      </w:pPr>
    </w:p>
    <w:p w:rsidR="00C646A7" w:rsidRPr="00C646A7" w:rsidRDefault="00C646A7" w:rsidP="00C646A7">
      <w:pPr>
        <w:pStyle w:val="11"/>
      </w:pPr>
      <w:bookmarkStart w:id="17" w:name="_Toc429344208"/>
      <w:bookmarkStart w:id="18" w:name="_Toc436509531"/>
      <w:bookmarkStart w:id="19" w:name="_Toc436639794"/>
      <w:bookmarkStart w:id="20" w:name="_Toc377739508"/>
      <w:bookmarkStart w:id="21" w:name="_Toc422213512"/>
      <w:r w:rsidRPr="00C646A7">
        <w:t>Наружное освещение</w:t>
      </w:r>
      <w:bookmarkEnd w:id="17"/>
      <w:bookmarkEnd w:id="18"/>
      <w:bookmarkEnd w:id="19"/>
    </w:p>
    <w:p w:rsidR="00C646A7" w:rsidRPr="00C646A7" w:rsidRDefault="00C646A7" w:rsidP="00C646A7">
      <w:pPr>
        <w:spacing w:line="276" w:lineRule="auto"/>
        <w:rPr>
          <w:sz w:val="24"/>
        </w:rPr>
      </w:pPr>
    </w:p>
    <w:p w:rsidR="00C646A7" w:rsidRPr="00C646A7" w:rsidRDefault="00C646A7" w:rsidP="00C646A7">
      <w:pPr>
        <w:pStyle w:val="afffff0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>Проектом предусмотрено наружное освещение прилегающей территории и парковки.</w:t>
      </w:r>
    </w:p>
    <w:p w:rsidR="00C646A7" w:rsidRPr="00C646A7" w:rsidRDefault="00C646A7" w:rsidP="00C646A7">
      <w:pPr>
        <w:pStyle w:val="afffff0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>Наружное освещение выполнено светильниками 5SMART ECO LED 135 со светодиодными лампами  общей мощностью 135 Вт на металлических опорах марки СФГ-400(90)-9,0-02 высотой 9,0м.</w:t>
      </w:r>
    </w:p>
    <w:p w:rsidR="00C646A7" w:rsidRPr="00C646A7" w:rsidRDefault="00C646A7" w:rsidP="00C646A7">
      <w:pPr>
        <w:pStyle w:val="afffff0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 xml:space="preserve">Наружное освещение Рр=0,68 кВт </w:t>
      </w:r>
    </w:p>
    <w:p w:rsidR="00C646A7" w:rsidRPr="00C646A7" w:rsidRDefault="00C646A7" w:rsidP="00C646A7">
      <w:pPr>
        <w:pStyle w:val="afffff0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 xml:space="preserve">Питание сети наружного освещения предусматривается от ВРУ здания кабелем марки АПВБбШв сеч 2х16 кв. мм. </w:t>
      </w:r>
      <m:oMath>
        <m:sSub>
          <m:sSubPr>
            <m:ctrlPr>
              <w:rPr>
                <w:rFonts w:ascii="Cambria Math" w:hAnsi="Arial" w:cs="Arial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Arial" w:cs="Arial"/>
                <w:sz w:val="24"/>
                <w:szCs w:val="24"/>
                <w:lang w:val="en-US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Arial" w:cs="Arial"/>
                <w:sz w:val="24"/>
                <w:szCs w:val="24"/>
              </w:rPr>
              <m:t>стр</m:t>
            </m:r>
          </m:sub>
        </m:sSub>
        <m:r>
          <m:rPr>
            <m:sty m:val="p"/>
          </m:rPr>
          <w:rPr>
            <w:rFonts w:ascii="Cambria Math" w:hAnsi="Arial" w:cs="Arial"/>
            <w:sz w:val="24"/>
            <w:szCs w:val="24"/>
          </w:rPr>
          <m:t>=101</m:t>
        </m:r>
      </m:oMath>
      <w:r w:rsidRPr="00C646A7">
        <w:rPr>
          <w:rFonts w:ascii="Arial" w:hAnsi="Arial" w:cs="Arial"/>
          <w:sz w:val="24"/>
          <w:szCs w:val="24"/>
        </w:rPr>
        <w:t>.</w:t>
      </w:r>
    </w:p>
    <w:p w:rsidR="00C646A7" w:rsidRPr="00C646A7" w:rsidRDefault="00C646A7" w:rsidP="00C646A7">
      <w:pPr>
        <w:tabs>
          <w:tab w:val="left" w:pos="12240"/>
        </w:tabs>
        <w:autoSpaceDE w:val="0"/>
        <w:autoSpaceDN w:val="0"/>
        <w:adjustRightInd w:val="0"/>
        <w:spacing w:line="276" w:lineRule="auto"/>
        <w:ind w:right="319" w:firstLine="851"/>
        <w:rPr>
          <w:rFonts w:eastAsia="Calibri"/>
          <w:sz w:val="24"/>
          <w:lang w:eastAsia="en-US"/>
        </w:rPr>
      </w:pPr>
      <w:r w:rsidRPr="00C646A7">
        <w:rPr>
          <w:rFonts w:eastAsia="Calibri"/>
          <w:sz w:val="24"/>
          <w:lang w:eastAsia="en-US"/>
        </w:rPr>
        <w:lastRenderedPageBreak/>
        <w:t>Кабель прокладывается</w:t>
      </w:r>
      <w:r w:rsidRPr="00C646A7">
        <w:rPr>
          <w:sz w:val="24"/>
        </w:rPr>
        <w:t xml:space="preserve"> по типовому альбому серии А5-92</w:t>
      </w:r>
      <w:r w:rsidRPr="00C646A7">
        <w:rPr>
          <w:rFonts w:eastAsia="Calibri"/>
          <w:sz w:val="24"/>
          <w:lang w:eastAsia="en-US"/>
        </w:rPr>
        <w:t xml:space="preserve"> на глубине 0,7м от планировочной отметки, при пересечении проезжей части - 1м.</w:t>
      </w:r>
    </w:p>
    <w:p w:rsidR="00C646A7" w:rsidRPr="00C646A7" w:rsidRDefault="00C646A7" w:rsidP="00C646A7">
      <w:pPr>
        <w:tabs>
          <w:tab w:val="left" w:pos="12240"/>
        </w:tabs>
        <w:autoSpaceDE w:val="0"/>
        <w:autoSpaceDN w:val="0"/>
        <w:adjustRightInd w:val="0"/>
        <w:spacing w:line="276" w:lineRule="auto"/>
        <w:ind w:right="319" w:firstLine="851"/>
        <w:rPr>
          <w:rFonts w:eastAsia="Calibri"/>
          <w:sz w:val="24"/>
          <w:lang w:eastAsia="en-US"/>
        </w:rPr>
      </w:pPr>
      <w:r w:rsidRPr="00C646A7">
        <w:rPr>
          <w:rFonts w:eastAsia="Calibri"/>
          <w:sz w:val="24"/>
          <w:lang w:eastAsia="en-US"/>
        </w:rPr>
        <w:t xml:space="preserve">Кабель защищается от механических повреждений глиняным обыкновенным кирпичом. Снизу кабеля производится подсыпка, а сверху засыпка мелкой просеянной землей, не содержащей камней, шлака и строительного мусора.  </w:t>
      </w:r>
    </w:p>
    <w:p w:rsidR="00C646A7" w:rsidRPr="00C646A7" w:rsidRDefault="00C646A7" w:rsidP="00C646A7">
      <w:pPr>
        <w:tabs>
          <w:tab w:val="left" w:pos="12240"/>
        </w:tabs>
        <w:autoSpaceDE w:val="0"/>
        <w:autoSpaceDN w:val="0"/>
        <w:adjustRightInd w:val="0"/>
        <w:spacing w:line="276" w:lineRule="auto"/>
        <w:ind w:right="319" w:firstLine="851"/>
        <w:rPr>
          <w:rFonts w:eastAsia="Calibri"/>
          <w:sz w:val="24"/>
          <w:lang w:eastAsia="en-US"/>
        </w:rPr>
      </w:pPr>
      <w:r w:rsidRPr="00C646A7">
        <w:rPr>
          <w:rFonts w:eastAsia="Calibri"/>
          <w:sz w:val="24"/>
          <w:lang w:eastAsia="en-US"/>
        </w:rPr>
        <w:t xml:space="preserve">При пересечении с подземными коммуникациями и проезжей частью кабель защищаются </w:t>
      </w:r>
      <w:r w:rsidRPr="00C646A7">
        <w:rPr>
          <w:sz w:val="24"/>
        </w:rPr>
        <w:t>хризотилцементными</w:t>
      </w:r>
      <w:r w:rsidRPr="00C646A7">
        <w:rPr>
          <w:rFonts w:eastAsia="Calibri"/>
          <w:sz w:val="24"/>
          <w:lang w:eastAsia="en-US"/>
        </w:rPr>
        <w:t xml:space="preserve"> трубами.</w:t>
      </w:r>
    </w:p>
    <w:p w:rsidR="00C646A7" w:rsidRPr="00C646A7" w:rsidRDefault="00C646A7" w:rsidP="00C646A7">
      <w:pPr>
        <w:tabs>
          <w:tab w:val="left" w:pos="12240"/>
        </w:tabs>
        <w:autoSpaceDE w:val="0"/>
        <w:autoSpaceDN w:val="0"/>
        <w:adjustRightInd w:val="0"/>
        <w:spacing w:line="276" w:lineRule="auto"/>
        <w:ind w:right="319" w:firstLine="851"/>
        <w:rPr>
          <w:rFonts w:eastAsia="Calibri"/>
          <w:sz w:val="24"/>
          <w:lang w:eastAsia="en-US"/>
        </w:rPr>
      </w:pPr>
      <w:r w:rsidRPr="00C646A7">
        <w:rPr>
          <w:rFonts w:eastAsia="Calibri"/>
          <w:sz w:val="24"/>
          <w:lang w:eastAsia="en-US"/>
        </w:rPr>
        <w:t>При прокладке кабеля параллельно коммуникациям, сооружениям и зеленым насаждениям расстояние от них до трубопроводов - 1м, до теплопроводов - 2м, до полотна автодороги - 1,5м, до деревьев - 2м, до кустарников - 0,75м, до фундаментов зданий - 0,6м.</w:t>
      </w:r>
    </w:p>
    <w:p w:rsidR="00C646A7" w:rsidRPr="00C646A7" w:rsidRDefault="00C646A7" w:rsidP="00C646A7">
      <w:pPr>
        <w:pStyle w:val="afffff0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>Герметизация вводов всех коммуникаций см. альбом ГВИС «Герметизация вводов инженерных сетей в подвальные помещения».</w:t>
      </w:r>
    </w:p>
    <w:p w:rsidR="00C646A7" w:rsidRPr="00C646A7" w:rsidRDefault="00C646A7" w:rsidP="00C646A7">
      <w:pPr>
        <w:pStyle w:val="afffff0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>Управление светильниками наружного освещения предусмотрено с помощью кнопочного поста, установленного в промышленно-бытовом здании.</w:t>
      </w:r>
    </w:p>
    <w:p w:rsidR="00C646A7" w:rsidRPr="00C646A7" w:rsidRDefault="00C646A7" w:rsidP="00C646A7">
      <w:pPr>
        <w:pStyle w:val="afffff0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>Проектом предусмотрено освещение перед входами в здание.</w:t>
      </w:r>
    </w:p>
    <w:p w:rsidR="00C646A7" w:rsidRPr="00C646A7" w:rsidRDefault="00C646A7" w:rsidP="00C646A7">
      <w:pPr>
        <w:tabs>
          <w:tab w:val="left" w:pos="384"/>
        </w:tabs>
        <w:autoSpaceDE w:val="0"/>
        <w:autoSpaceDN w:val="0"/>
        <w:adjustRightInd w:val="0"/>
        <w:spacing w:line="276" w:lineRule="auto"/>
        <w:rPr>
          <w:sz w:val="24"/>
        </w:rPr>
      </w:pPr>
      <w:r w:rsidRPr="00C646A7">
        <w:rPr>
          <w:sz w:val="24"/>
        </w:rPr>
        <w:tab/>
      </w:r>
      <w:r w:rsidRPr="00C646A7">
        <w:rPr>
          <w:sz w:val="24"/>
        </w:rPr>
        <w:tab/>
        <w:t xml:space="preserve">Освещение перед входами в здание осуществляется светильниками </w:t>
      </w:r>
      <w:r w:rsidRPr="00C646A7">
        <w:rPr>
          <w:sz w:val="24"/>
          <w:lang w:val="en-US"/>
        </w:rPr>
        <w:t>ODLED</w:t>
      </w:r>
      <w:r w:rsidRPr="00C646A7">
        <w:rPr>
          <w:sz w:val="24"/>
        </w:rPr>
        <w:t xml:space="preserve"> 12 со светодиодными  лампами, устанавливаемыми над входами в здание.</w:t>
      </w:r>
    </w:p>
    <w:p w:rsidR="00C646A7" w:rsidRPr="00C646A7" w:rsidRDefault="00C646A7" w:rsidP="00C646A7">
      <w:pPr>
        <w:tabs>
          <w:tab w:val="left" w:pos="384"/>
        </w:tabs>
        <w:autoSpaceDE w:val="0"/>
        <w:autoSpaceDN w:val="0"/>
        <w:adjustRightInd w:val="0"/>
        <w:spacing w:line="276" w:lineRule="auto"/>
        <w:rPr>
          <w:sz w:val="24"/>
        </w:rPr>
      </w:pPr>
      <w:r w:rsidRPr="00C646A7">
        <w:rPr>
          <w:sz w:val="24"/>
        </w:rPr>
        <w:t xml:space="preserve">Управление  светильниками </w:t>
      </w:r>
      <w:r w:rsidRPr="00C646A7">
        <w:rPr>
          <w:sz w:val="24"/>
          <w:lang w:val="en-US"/>
        </w:rPr>
        <w:t>ODLED</w:t>
      </w:r>
      <w:r w:rsidRPr="00C646A7">
        <w:rPr>
          <w:sz w:val="24"/>
        </w:rPr>
        <w:t xml:space="preserve"> 12предусмотрено с помощью блока выключателей, установленных непосредственно у входов. </w:t>
      </w:r>
    </w:p>
    <w:p w:rsidR="00C646A7" w:rsidRDefault="00C646A7" w:rsidP="00C646A7">
      <w:pPr>
        <w:spacing w:line="276" w:lineRule="auto"/>
        <w:rPr>
          <w:sz w:val="24"/>
        </w:rPr>
      </w:pPr>
    </w:p>
    <w:p w:rsidR="00C646A7" w:rsidRPr="00C646A7" w:rsidRDefault="00C646A7" w:rsidP="00C646A7">
      <w:pPr>
        <w:spacing w:line="276" w:lineRule="auto"/>
        <w:rPr>
          <w:sz w:val="24"/>
        </w:rPr>
      </w:pPr>
    </w:p>
    <w:p w:rsidR="00C646A7" w:rsidRPr="00C646A7" w:rsidRDefault="00C646A7" w:rsidP="00C646A7">
      <w:pPr>
        <w:pStyle w:val="11"/>
      </w:pPr>
      <w:bookmarkStart w:id="22" w:name="_Toc429344209"/>
      <w:bookmarkStart w:id="23" w:name="_Toc436509532"/>
      <w:bookmarkStart w:id="24" w:name="_Toc436639795"/>
      <w:bookmarkEnd w:id="20"/>
      <w:bookmarkEnd w:id="21"/>
      <w:r w:rsidRPr="00C646A7">
        <w:t>Заземление</w:t>
      </w:r>
      <w:bookmarkEnd w:id="22"/>
      <w:bookmarkEnd w:id="23"/>
      <w:bookmarkEnd w:id="24"/>
    </w:p>
    <w:p w:rsidR="00C646A7" w:rsidRPr="00C646A7" w:rsidRDefault="00C646A7" w:rsidP="00C646A7">
      <w:pPr>
        <w:spacing w:line="276" w:lineRule="auto"/>
        <w:rPr>
          <w:sz w:val="24"/>
        </w:rPr>
      </w:pPr>
    </w:p>
    <w:p w:rsidR="00C646A7" w:rsidRPr="00C646A7" w:rsidRDefault="00C646A7" w:rsidP="00C646A7">
      <w:pPr>
        <w:pStyle w:val="afffff0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>Проектом принята система заземления TN-C-S в части сети нулевой рабочий и нулевой защитный работают раздельно.</w:t>
      </w:r>
    </w:p>
    <w:p w:rsidR="00C646A7" w:rsidRPr="00C646A7" w:rsidRDefault="00C646A7" w:rsidP="00C646A7">
      <w:pPr>
        <w:tabs>
          <w:tab w:val="left" w:pos="1"/>
        </w:tabs>
        <w:autoSpaceDE w:val="0"/>
        <w:autoSpaceDN w:val="0"/>
        <w:adjustRightInd w:val="0"/>
        <w:spacing w:line="276" w:lineRule="auto"/>
        <w:rPr>
          <w:sz w:val="24"/>
        </w:rPr>
      </w:pPr>
      <w:r w:rsidRPr="00C646A7">
        <w:rPr>
          <w:sz w:val="24"/>
        </w:rPr>
        <w:t>Предусмотренная проектом электроаппаратура, а также провода и кабели, должны входить в номенклатуру продукции, подлежащей обязательной сертификации. Кроме того, провода и кабели должны иметь расцветку изоляции, позволяющую их распознавание по всей длине.</w:t>
      </w:r>
    </w:p>
    <w:p w:rsidR="00C646A7" w:rsidRPr="00C646A7" w:rsidRDefault="00C646A7" w:rsidP="00C646A7">
      <w:pPr>
        <w:tabs>
          <w:tab w:val="left" w:pos="1"/>
        </w:tabs>
        <w:autoSpaceDE w:val="0"/>
        <w:autoSpaceDN w:val="0"/>
        <w:adjustRightInd w:val="0"/>
        <w:spacing w:line="276" w:lineRule="auto"/>
        <w:rPr>
          <w:sz w:val="24"/>
        </w:rPr>
      </w:pPr>
      <w:r w:rsidRPr="00C646A7">
        <w:rPr>
          <w:sz w:val="24"/>
        </w:rPr>
        <w:t>Все металлические нетоковедущие части электрооборудования, которые могут оказаться под напряжением в результате повреждения изоляции, необходимо подсоединить к нулевому защитному проводнику, подключенному к главной заземляющей шине (ГЗШ).</w:t>
      </w:r>
    </w:p>
    <w:p w:rsidR="00C646A7" w:rsidRPr="00C646A7" w:rsidRDefault="00C646A7" w:rsidP="00C646A7">
      <w:pPr>
        <w:tabs>
          <w:tab w:val="left" w:pos="1"/>
        </w:tabs>
        <w:autoSpaceDE w:val="0"/>
        <w:autoSpaceDN w:val="0"/>
        <w:adjustRightInd w:val="0"/>
        <w:spacing w:line="276" w:lineRule="auto"/>
        <w:rPr>
          <w:sz w:val="24"/>
        </w:rPr>
      </w:pPr>
      <w:r w:rsidRPr="00C646A7">
        <w:rPr>
          <w:sz w:val="24"/>
        </w:rPr>
        <w:t xml:space="preserve"> ГЗШ предусмотрена заводского исполнения. Шкаф главной заземляющей шины представляет собой сварную металлоконструкцию, внутри которой на кронштейнах установлена медная шина сечением 3х25 мм на 10 присоединений.  ГЗШ подключить к контуру заземления.</w:t>
      </w:r>
    </w:p>
    <w:p w:rsidR="00C646A7" w:rsidRPr="00C646A7" w:rsidRDefault="00C646A7" w:rsidP="00C646A7">
      <w:pPr>
        <w:tabs>
          <w:tab w:val="left" w:pos="1"/>
        </w:tabs>
        <w:autoSpaceDE w:val="0"/>
        <w:autoSpaceDN w:val="0"/>
        <w:adjustRightInd w:val="0"/>
        <w:spacing w:line="276" w:lineRule="auto"/>
        <w:rPr>
          <w:sz w:val="24"/>
        </w:rPr>
      </w:pPr>
      <w:r w:rsidRPr="00C646A7">
        <w:rPr>
          <w:sz w:val="24"/>
        </w:rPr>
        <w:t xml:space="preserve"> На вводе в здание выполнено заземляющее устройство из вертикальных заземлителей из стального уголка 50х50х5 мм, соединенных между собой стальной полосой 30х5мм.</w:t>
      </w:r>
    </w:p>
    <w:p w:rsidR="00C646A7" w:rsidRPr="00C646A7" w:rsidRDefault="00C646A7" w:rsidP="00C646A7">
      <w:pPr>
        <w:tabs>
          <w:tab w:val="left" w:pos="1"/>
        </w:tabs>
        <w:autoSpaceDE w:val="0"/>
        <w:autoSpaceDN w:val="0"/>
        <w:adjustRightInd w:val="0"/>
        <w:spacing w:line="276" w:lineRule="auto"/>
        <w:rPr>
          <w:sz w:val="24"/>
        </w:rPr>
      </w:pPr>
      <w:r w:rsidRPr="00C646A7">
        <w:rPr>
          <w:sz w:val="24"/>
        </w:rPr>
        <w:lastRenderedPageBreak/>
        <w:t>На вводе здания проектом предусматривается организация основной системы уравнивания потенциалов.</w:t>
      </w:r>
    </w:p>
    <w:p w:rsidR="00C646A7" w:rsidRPr="00C646A7" w:rsidRDefault="00C646A7" w:rsidP="00C646A7">
      <w:pPr>
        <w:pStyle w:val="afff0"/>
        <w:shd w:val="clear" w:color="auto" w:fill="FFFFFF"/>
        <w:spacing w:before="0" w:after="270" w:line="276" w:lineRule="auto"/>
        <w:ind w:firstLine="851"/>
        <w:textAlignment w:val="baseline"/>
        <w:rPr>
          <w:rFonts w:ascii="Arial" w:hAnsi="Arial" w:cs="Arial"/>
        </w:rPr>
      </w:pPr>
      <w:r w:rsidRPr="00C646A7">
        <w:rPr>
          <w:rFonts w:ascii="Arial" w:hAnsi="Arial" w:cs="Arial"/>
        </w:rPr>
        <w:t>Основная система уравнивания потенциалов должна соединять между собой следующие проводящие части:</w:t>
      </w:r>
    </w:p>
    <w:p w:rsidR="00C646A7" w:rsidRPr="00C646A7" w:rsidRDefault="00C646A7" w:rsidP="00C646A7">
      <w:pPr>
        <w:pStyle w:val="afff0"/>
        <w:shd w:val="clear" w:color="auto" w:fill="FFFFFF"/>
        <w:spacing w:before="0" w:after="270" w:line="276" w:lineRule="auto"/>
        <w:ind w:firstLine="851"/>
        <w:textAlignment w:val="baseline"/>
        <w:rPr>
          <w:rFonts w:ascii="Arial" w:hAnsi="Arial" w:cs="Arial"/>
        </w:rPr>
      </w:pPr>
      <w:r w:rsidRPr="00C646A7">
        <w:rPr>
          <w:rFonts w:ascii="Arial" w:hAnsi="Arial" w:cs="Arial"/>
        </w:rPr>
        <w:t xml:space="preserve">1) </w:t>
      </w:r>
      <w:r w:rsidRPr="00C646A7">
        <w:rPr>
          <w:rFonts w:ascii="Arial" w:hAnsi="Arial" w:cs="Arial"/>
          <w:iCs/>
          <w:bdr w:val="none" w:sz="0" w:space="0" w:color="auto" w:frame="1"/>
        </w:rPr>
        <w:t>РЕN</w:t>
      </w:r>
      <w:r w:rsidRPr="00C646A7">
        <w:rPr>
          <w:rFonts w:ascii="Arial" w:hAnsi="Arial" w:cs="Arial"/>
        </w:rPr>
        <w:t>-проводник питающей линии;</w:t>
      </w:r>
    </w:p>
    <w:p w:rsidR="00C646A7" w:rsidRPr="00C646A7" w:rsidRDefault="00C646A7" w:rsidP="00C646A7">
      <w:pPr>
        <w:pStyle w:val="afff0"/>
        <w:shd w:val="clear" w:color="auto" w:fill="FFFFFF"/>
        <w:spacing w:before="0" w:after="270" w:line="276" w:lineRule="auto"/>
        <w:ind w:firstLine="851"/>
        <w:textAlignment w:val="baseline"/>
        <w:rPr>
          <w:rFonts w:ascii="Arial" w:hAnsi="Arial" w:cs="Arial"/>
        </w:rPr>
      </w:pPr>
      <w:r w:rsidRPr="00C646A7">
        <w:rPr>
          <w:rFonts w:ascii="Arial" w:hAnsi="Arial" w:cs="Arial"/>
        </w:rPr>
        <w:t>2) заземляющий проводник, присоединенный к заземлителю повторного заземления на вводе в здание (если есть заземлитель);</w:t>
      </w:r>
    </w:p>
    <w:p w:rsidR="00C646A7" w:rsidRPr="00C646A7" w:rsidRDefault="00C646A7" w:rsidP="00C646A7">
      <w:pPr>
        <w:pStyle w:val="afff0"/>
        <w:shd w:val="clear" w:color="auto" w:fill="FFFFFF"/>
        <w:spacing w:before="0" w:after="270" w:line="276" w:lineRule="auto"/>
        <w:ind w:firstLine="851"/>
        <w:textAlignment w:val="baseline"/>
        <w:rPr>
          <w:rFonts w:ascii="Arial" w:hAnsi="Arial" w:cs="Arial"/>
        </w:rPr>
      </w:pPr>
      <w:r w:rsidRPr="00C646A7">
        <w:rPr>
          <w:rFonts w:ascii="Arial" w:hAnsi="Arial" w:cs="Arial"/>
        </w:rPr>
        <w:t>3) металлические трубы коммуникаций, входящих в здание: горячего и холодного водоснабжения, канализации, газоснабжения и т.п.</w:t>
      </w:r>
    </w:p>
    <w:p w:rsidR="00C646A7" w:rsidRPr="00C646A7" w:rsidRDefault="00C646A7" w:rsidP="00C646A7">
      <w:pPr>
        <w:pStyle w:val="afff0"/>
        <w:shd w:val="clear" w:color="auto" w:fill="FFFFFF"/>
        <w:spacing w:before="0" w:after="270" w:line="276" w:lineRule="auto"/>
        <w:ind w:firstLine="851"/>
        <w:textAlignment w:val="baseline"/>
        <w:rPr>
          <w:rFonts w:ascii="Arial" w:hAnsi="Arial" w:cs="Arial"/>
        </w:rPr>
      </w:pPr>
      <w:r w:rsidRPr="00C646A7">
        <w:rPr>
          <w:rFonts w:ascii="Arial" w:hAnsi="Arial" w:cs="Arial"/>
        </w:rPr>
        <w:t>4) металлические части каркаса здания;</w:t>
      </w:r>
    </w:p>
    <w:p w:rsidR="00C646A7" w:rsidRPr="00C646A7" w:rsidRDefault="00C646A7" w:rsidP="00C646A7">
      <w:pPr>
        <w:pStyle w:val="afff0"/>
        <w:shd w:val="clear" w:color="auto" w:fill="FFFFFF"/>
        <w:spacing w:before="0" w:after="0" w:line="276" w:lineRule="auto"/>
        <w:ind w:firstLine="851"/>
        <w:textAlignment w:val="baseline"/>
        <w:rPr>
          <w:rFonts w:ascii="Arial" w:hAnsi="Arial" w:cs="Arial"/>
        </w:rPr>
      </w:pPr>
      <w:r w:rsidRPr="00C646A7">
        <w:rPr>
          <w:rFonts w:ascii="Arial" w:hAnsi="Arial" w:cs="Arial"/>
        </w:rPr>
        <w:t>5) металлические части централизованных систем вентиляции и кондиционирования;</w:t>
      </w:r>
    </w:p>
    <w:p w:rsidR="00C646A7" w:rsidRPr="00C646A7" w:rsidRDefault="00C646A7" w:rsidP="00C646A7">
      <w:pPr>
        <w:pStyle w:val="afff0"/>
        <w:shd w:val="clear" w:color="auto" w:fill="FFFFFF"/>
        <w:spacing w:before="0" w:after="270" w:line="276" w:lineRule="auto"/>
        <w:ind w:firstLine="851"/>
        <w:textAlignment w:val="baseline"/>
        <w:rPr>
          <w:rFonts w:ascii="Arial" w:hAnsi="Arial" w:cs="Arial"/>
        </w:rPr>
      </w:pPr>
      <w:r w:rsidRPr="00C646A7">
        <w:rPr>
          <w:rFonts w:ascii="Arial" w:hAnsi="Arial" w:cs="Arial"/>
        </w:rPr>
        <w:t>7) заземляющее устройство системы молниезащиты;</w:t>
      </w:r>
    </w:p>
    <w:p w:rsidR="00C646A7" w:rsidRPr="00C646A7" w:rsidRDefault="00C646A7" w:rsidP="00C646A7">
      <w:pPr>
        <w:pStyle w:val="afff0"/>
        <w:shd w:val="clear" w:color="auto" w:fill="FFFFFF"/>
        <w:spacing w:before="0" w:after="270" w:line="276" w:lineRule="auto"/>
        <w:ind w:firstLine="851"/>
        <w:textAlignment w:val="baseline"/>
        <w:rPr>
          <w:rFonts w:ascii="Arial" w:hAnsi="Arial" w:cs="Arial"/>
        </w:rPr>
      </w:pPr>
      <w:r w:rsidRPr="00C646A7">
        <w:rPr>
          <w:rFonts w:ascii="Arial" w:hAnsi="Arial" w:cs="Arial"/>
        </w:rPr>
        <w:t>8) металлические оболочки телекоммуникационных кабелей;</w:t>
      </w:r>
    </w:p>
    <w:p w:rsidR="00C646A7" w:rsidRPr="00C646A7" w:rsidRDefault="00C646A7" w:rsidP="00C646A7">
      <w:pPr>
        <w:tabs>
          <w:tab w:val="left" w:pos="1"/>
        </w:tabs>
        <w:autoSpaceDE w:val="0"/>
        <w:autoSpaceDN w:val="0"/>
        <w:adjustRightInd w:val="0"/>
        <w:spacing w:line="276" w:lineRule="auto"/>
        <w:rPr>
          <w:sz w:val="24"/>
        </w:rPr>
      </w:pPr>
      <w:r w:rsidRPr="00C646A7">
        <w:rPr>
          <w:sz w:val="24"/>
        </w:rPr>
        <w:t xml:space="preserve"> Кроме того, предусмотрена дополнительная система уравнивания потенциалов, для чего в помещениях санузлов устанавливаются коробки ШДУП (шина дополнительного уравнивания потенциалов), которые подключаются к РЕ-шине щитов освещения ЩО. Заземляющие контакты штепсельных розеток соединяются с нулевым защитным проводником. Для защиты от статического электричества газопровод на вводе в здание подсоединить к устройству защитного заземления.</w:t>
      </w:r>
    </w:p>
    <w:p w:rsidR="00C646A7" w:rsidRPr="00C646A7" w:rsidRDefault="00C646A7" w:rsidP="00C646A7">
      <w:pPr>
        <w:tabs>
          <w:tab w:val="left" w:pos="384"/>
        </w:tabs>
        <w:autoSpaceDE w:val="0"/>
        <w:autoSpaceDN w:val="0"/>
        <w:adjustRightInd w:val="0"/>
        <w:spacing w:line="276" w:lineRule="auto"/>
        <w:rPr>
          <w:sz w:val="24"/>
        </w:rPr>
      </w:pPr>
      <w:r w:rsidRPr="00C646A7">
        <w:rPr>
          <w:sz w:val="24"/>
        </w:rPr>
        <w:t>Все электромонтажные работы выполнить в соответствии с требованиями  ПУЭ.</w:t>
      </w:r>
    </w:p>
    <w:p w:rsidR="00C646A7" w:rsidRPr="00C646A7" w:rsidRDefault="00C646A7" w:rsidP="00C646A7">
      <w:pPr>
        <w:tabs>
          <w:tab w:val="left" w:pos="384"/>
        </w:tabs>
        <w:autoSpaceDE w:val="0"/>
        <w:autoSpaceDN w:val="0"/>
        <w:adjustRightInd w:val="0"/>
        <w:spacing w:line="276" w:lineRule="auto"/>
        <w:rPr>
          <w:sz w:val="24"/>
        </w:rPr>
      </w:pPr>
    </w:p>
    <w:p w:rsidR="00C646A7" w:rsidRDefault="00C646A7" w:rsidP="00C646A7">
      <w:pPr>
        <w:pStyle w:val="11"/>
        <w:keepNext w:val="0"/>
        <w:numPr>
          <w:ilvl w:val="0"/>
          <w:numId w:val="0"/>
        </w:numPr>
        <w:autoSpaceDE w:val="0"/>
        <w:autoSpaceDN w:val="0"/>
        <w:adjustRightInd w:val="0"/>
        <w:spacing w:before="0" w:after="0" w:line="276" w:lineRule="auto"/>
        <w:ind w:firstLine="709"/>
        <w:jc w:val="both"/>
        <w:rPr>
          <w:sz w:val="24"/>
          <w:szCs w:val="24"/>
        </w:rPr>
      </w:pPr>
      <w:bookmarkStart w:id="25" w:name="_Toc422213513"/>
      <w:bookmarkStart w:id="26" w:name="_Toc429344210"/>
      <w:bookmarkStart w:id="27" w:name="_Toc436509533"/>
    </w:p>
    <w:p w:rsidR="00C646A7" w:rsidRPr="00C646A7" w:rsidRDefault="00C646A7" w:rsidP="00C646A7">
      <w:pPr>
        <w:pStyle w:val="11"/>
      </w:pPr>
      <w:bookmarkStart w:id="28" w:name="_Toc436639796"/>
      <w:r w:rsidRPr="00C646A7">
        <w:t>Молниезащита</w:t>
      </w:r>
      <w:bookmarkEnd w:id="25"/>
      <w:bookmarkEnd w:id="26"/>
      <w:bookmarkEnd w:id="27"/>
      <w:bookmarkEnd w:id="28"/>
    </w:p>
    <w:p w:rsidR="00C646A7" w:rsidRPr="00C646A7" w:rsidRDefault="00C646A7" w:rsidP="00C646A7">
      <w:pPr>
        <w:spacing w:line="276" w:lineRule="auto"/>
        <w:rPr>
          <w:sz w:val="24"/>
        </w:rPr>
      </w:pPr>
    </w:p>
    <w:p w:rsidR="00C646A7" w:rsidRPr="00C646A7" w:rsidRDefault="00C646A7" w:rsidP="00C646A7">
      <w:pPr>
        <w:pStyle w:val="afffff0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>В соответствии с требованиями  РД 34.21.122-87 молниезащитавыполнена по III категории.</w:t>
      </w:r>
    </w:p>
    <w:p w:rsidR="00C646A7" w:rsidRPr="00C646A7" w:rsidRDefault="00C646A7" w:rsidP="00C646A7">
      <w:pPr>
        <w:autoSpaceDE w:val="0"/>
        <w:autoSpaceDN w:val="0"/>
        <w:adjustRightInd w:val="0"/>
        <w:spacing w:line="276" w:lineRule="auto"/>
        <w:rPr>
          <w:sz w:val="24"/>
        </w:rPr>
      </w:pPr>
      <w:r w:rsidRPr="00C646A7">
        <w:rPr>
          <w:sz w:val="24"/>
        </w:rPr>
        <w:t>В качестве молниеприемникаиспользуется металлическая кровля здания.</w:t>
      </w:r>
    </w:p>
    <w:p w:rsidR="00C646A7" w:rsidRPr="00C646A7" w:rsidRDefault="00C646A7" w:rsidP="00C646A7">
      <w:pPr>
        <w:autoSpaceDE w:val="0"/>
        <w:autoSpaceDN w:val="0"/>
        <w:adjustRightInd w:val="0"/>
        <w:spacing w:line="276" w:lineRule="auto"/>
        <w:rPr>
          <w:sz w:val="24"/>
        </w:rPr>
      </w:pPr>
      <w:r w:rsidRPr="00C646A7">
        <w:rPr>
          <w:sz w:val="24"/>
        </w:rPr>
        <w:t>металлическая кровля соединяется сваркой металлическими токоотводами d=8мм с наружным контуром заземления.</w:t>
      </w:r>
    </w:p>
    <w:p w:rsidR="00C646A7" w:rsidRPr="00C646A7" w:rsidRDefault="00C646A7" w:rsidP="00C646A7">
      <w:pPr>
        <w:pStyle w:val="afffff0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 xml:space="preserve">Токоотводы проложить по наружным стенам открыто круглой сталью    </w:t>
      </w:r>
      <w:r w:rsidRPr="00C646A7">
        <w:rPr>
          <w:rFonts w:ascii="Arial" w:hAnsi="Arial" w:cs="Arial"/>
          <w:sz w:val="24"/>
          <w:szCs w:val="24"/>
        </w:rPr>
        <w:sym w:font="Symbol" w:char="F0C6"/>
      </w:r>
      <w:r w:rsidRPr="00C646A7">
        <w:rPr>
          <w:rFonts w:ascii="Arial" w:hAnsi="Arial" w:cs="Arial"/>
          <w:sz w:val="24"/>
          <w:szCs w:val="24"/>
        </w:rPr>
        <w:t>8 мм (крепление к стене здания выполнить через 2м).</w:t>
      </w:r>
    </w:p>
    <w:p w:rsidR="00C646A7" w:rsidRPr="00C646A7" w:rsidRDefault="00C646A7" w:rsidP="00C646A7">
      <w:pPr>
        <w:pStyle w:val="afffff0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>Токоотводы защитить от механических повреждений угловой сталью 50х50х5 мм на высоту 2,5м и на глубину 0,5м от поверхности земли.</w:t>
      </w:r>
    </w:p>
    <w:p w:rsidR="00C646A7" w:rsidRPr="00C646A7" w:rsidRDefault="00C646A7" w:rsidP="00C646A7">
      <w:pPr>
        <w:pStyle w:val="afffff0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 xml:space="preserve">Внешний контур заземления выполнить сталью 30х5 – горизонтальный заземлитель, угловой сталью 50х50х5, </w:t>
      </w:r>
      <m:oMath>
        <m:sSub>
          <m:sSubPr>
            <m:ctrlPr>
              <w:rPr>
                <w:rFonts w:ascii="Cambria Math" w:hAnsi="Arial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Arial" w:cs="Arial"/>
                <w:sz w:val="24"/>
                <w:szCs w:val="24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Arial" w:cs="Arial"/>
                <w:sz w:val="24"/>
                <w:szCs w:val="24"/>
              </w:rPr>
              <m:t>м</m:t>
            </m:r>
          </m:sub>
        </m:sSub>
        <m:r>
          <m:rPr>
            <m:sty m:val="p"/>
          </m:rPr>
          <w:rPr>
            <w:rFonts w:ascii="Cambria Math" w:hAnsi="Arial" w:cs="Arial"/>
            <w:sz w:val="24"/>
            <w:szCs w:val="24"/>
          </w:rPr>
          <m:t>=</m:t>
        </m:r>
      </m:oMath>
      <w:r w:rsidRPr="00C646A7">
        <w:rPr>
          <w:rFonts w:ascii="Arial" w:hAnsi="Arial" w:cs="Arial"/>
          <w:sz w:val="24"/>
          <w:szCs w:val="24"/>
        </w:rPr>
        <w:t>3м – вертикальный.</w:t>
      </w:r>
    </w:p>
    <w:p w:rsidR="00C646A7" w:rsidRPr="00C646A7" w:rsidRDefault="00C646A7" w:rsidP="00C646A7">
      <w:pPr>
        <w:pStyle w:val="afffff0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lastRenderedPageBreak/>
        <w:t>Все соединения выполнить сваркой.</w:t>
      </w:r>
    </w:p>
    <w:p w:rsidR="00C646A7" w:rsidRPr="00C646A7" w:rsidRDefault="00C646A7" w:rsidP="00C646A7">
      <w:pPr>
        <w:pStyle w:val="afffff0"/>
        <w:spacing w:line="276" w:lineRule="auto"/>
        <w:rPr>
          <w:rFonts w:ascii="Arial" w:hAnsi="Arial" w:cs="Arial"/>
          <w:sz w:val="24"/>
          <w:szCs w:val="24"/>
        </w:rPr>
      </w:pPr>
      <w:r w:rsidRPr="00C646A7">
        <w:rPr>
          <w:rFonts w:ascii="Arial" w:hAnsi="Arial" w:cs="Arial"/>
          <w:sz w:val="24"/>
          <w:szCs w:val="24"/>
        </w:rPr>
        <w:t>Монтажные работы вести в соответствии с ПУЭ.</w:t>
      </w:r>
    </w:p>
    <w:p w:rsidR="00C646A7" w:rsidRPr="00C646A7" w:rsidRDefault="00C646A7" w:rsidP="00C646A7">
      <w:pPr>
        <w:pStyle w:val="afffff0"/>
        <w:spacing w:line="276" w:lineRule="auto"/>
        <w:rPr>
          <w:rFonts w:ascii="Arial" w:hAnsi="Arial" w:cs="Arial"/>
          <w:sz w:val="24"/>
          <w:szCs w:val="24"/>
        </w:rPr>
      </w:pPr>
    </w:p>
    <w:p w:rsidR="00C646A7" w:rsidRPr="00C646A7" w:rsidRDefault="00C646A7" w:rsidP="00C646A7">
      <w:pPr>
        <w:pStyle w:val="11"/>
      </w:pPr>
      <w:bookmarkStart w:id="29" w:name="_Toc429344211"/>
      <w:bookmarkStart w:id="30" w:name="_Toc436509534"/>
      <w:bookmarkStart w:id="31" w:name="_Toc436639797"/>
      <w:r w:rsidRPr="00C646A7">
        <w:t>Мероприятия по экономии электроэнергии</w:t>
      </w:r>
      <w:bookmarkEnd w:id="29"/>
      <w:bookmarkEnd w:id="30"/>
      <w:bookmarkEnd w:id="31"/>
    </w:p>
    <w:p w:rsidR="00C646A7" w:rsidRPr="00C646A7" w:rsidRDefault="00C646A7" w:rsidP="00C646A7">
      <w:pPr>
        <w:spacing w:line="276" w:lineRule="auto"/>
        <w:rPr>
          <w:sz w:val="24"/>
        </w:rPr>
      </w:pPr>
    </w:p>
    <w:p w:rsidR="00C646A7" w:rsidRPr="00C646A7" w:rsidRDefault="00C646A7" w:rsidP="00C646A7">
      <w:pPr>
        <w:pStyle w:val="aff2"/>
        <w:spacing w:line="276" w:lineRule="auto"/>
        <w:ind w:left="0"/>
        <w:rPr>
          <w:rFonts w:ascii="Arial" w:hAnsi="Arial" w:cs="Arial"/>
          <w:szCs w:val="24"/>
        </w:rPr>
      </w:pPr>
      <w:r w:rsidRPr="00C646A7">
        <w:rPr>
          <w:rFonts w:ascii="Arial" w:hAnsi="Arial" w:cs="Arial"/>
          <w:szCs w:val="24"/>
        </w:rPr>
        <w:t>Проектом предусмотрены следующие мероприятия по экономии электроэнергии:</w:t>
      </w:r>
    </w:p>
    <w:p w:rsidR="00C646A7" w:rsidRPr="00C646A7" w:rsidRDefault="00C646A7" w:rsidP="00C646A7">
      <w:pPr>
        <w:pStyle w:val="aff2"/>
        <w:numPr>
          <w:ilvl w:val="0"/>
          <w:numId w:val="38"/>
        </w:numPr>
        <w:spacing w:line="276" w:lineRule="auto"/>
        <w:ind w:left="1134" w:hanging="425"/>
        <w:rPr>
          <w:rFonts w:ascii="Arial" w:hAnsi="Arial" w:cs="Arial"/>
          <w:szCs w:val="24"/>
        </w:rPr>
      </w:pPr>
      <w:r w:rsidRPr="00C646A7">
        <w:rPr>
          <w:rFonts w:ascii="Arial" w:hAnsi="Arial" w:cs="Arial"/>
          <w:szCs w:val="24"/>
        </w:rPr>
        <w:t>применение современных энергосберегающих ламп (светодиодных)</w:t>
      </w:r>
    </w:p>
    <w:p w:rsidR="00C646A7" w:rsidRPr="00C646A7" w:rsidRDefault="00C646A7" w:rsidP="00C646A7">
      <w:pPr>
        <w:pStyle w:val="aff2"/>
        <w:numPr>
          <w:ilvl w:val="0"/>
          <w:numId w:val="38"/>
        </w:numPr>
        <w:spacing w:line="276" w:lineRule="auto"/>
        <w:ind w:left="1134" w:hanging="425"/>
        <w:rPr>
          <w:rFonts w:ascii="Arial" w:hAnsi="Arial" w:cs="Arial"/>
          <w:szCs w:val="24"/>
        </w:rPr>
      </w:pPr>
      <w:r w:rsidRPr="00C646A7">
        <w:rPr>
          <w:rFonts w:ascii="Arial" w:hAnsi="Arial" w:cs="Arial"/>
          <w:szCs w:val="24"/>
        </w:rPr>
        <w:t>установка прибора учета электроэнергии.</w:t>
      </w:r>
    </w:p>
    <w:p w:rsidR="00C646A7" w:rsidRPr="00AC18F8" w:rsidRDefault="00C646A7" w:rsidP="00C646A7">
      <w:pPr>
        <w:pStyle w:val="11"/>
        <w:numPr>
          <w:ilvl w:val="0"/>
          <w:numId w:val="0"/>
        </w:numPr>
        <w:ind w:left="709"/>
        <w:jc w:val="both"/>
      </w:pPr>
    </w:p>
    <w:sectPr w:rsidR="00C646A7" w:rsidRPr="00AC18F8" w:rsidSect="00234CF8">
      <w:headerReference w:type="default" r:id="rId24"/>
      <w:footerReference w:type="default" r:id="rId25"/>
      <w:headerReference w:type="first" r:id="rId26"/>
      <w:footerReference w:type="first" r:id="rId27"/>
      <w:pgSz w:w="11906" w:h="16838" w:code="9"/>
      <w:pgMar w:top="851" w:right="567" w:bottom="1985" w:left="1418" w:header="284" w:footer="29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40E3" w:rsidRDefault="00CC40E3" w:rsidP="002E71CE">
      <w:pPr>
        <w:pStyle w:val="af"/>
      </w:pPr>
      <w:r>
        <w:separator/>
      </w:r>
    </w:p>
  </w:endnote>
  <w:endnote w:type="continuationSeparator" w:id="0">
    <w:p w:rsidR="00CC40E3" w:rsidRDefault="00CC40E3" w:rsidP="002E71CE">
      <w:pPr>
        <w:pStyle w:val="af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Yu Gothic"/>
    <w:charset w:val="80"/>
    <w:family w:val="auto"/>
    <w:pitch w:val="default"/>
    <w:sig w:usb0="00000001" w:usb1="00000000" w:usb2="00000000" w:usb3="00000000" w:csb0="00000005" w:csb1="00000000"/>
  </w:font>
  <w:font w:name="GOST type A">
    <w:charset w:val="CC"/>
    <w:family w:val="auto"/>
    <w:pitch w:val="variable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B0502040204020203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CC"/>
    <w:family w:val="auto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CTT">
    <w:altName w:val="Arial"/>
    <w:charset w:val="CC"/>
    <w:family w:val="swiss"/>
    <w:pitch w:val="variable"/>
    <w:sig w:usb0="00000203" w:usb1="00000000" w:usb2="00000000" w:usb3="00000000" w:csb0="00000005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6A7" w:rsidRPr="006E086D" w:rsidRDefault="00CC40E3" w:rsidP="006E086D">
    <w:pPr>
      <w:pStyle w:val="afc"/>
      <w:jc w:val="center"/>
      <w:rPr>
        <w:b/>
        <w:sz w:val="24"/>
      </w:rPr>
    </w:pPr>
    <w:r>
      <w:rPr>
        <w:b/>
        <w:noProof/>
        <w:sz w:val="24"/>
      </w:rPr>
      <w:pict>
        <v:group id="_x0000_s4193" style="position:absolute;left:0;text-align:left;margin-left:22.6pt;margin-top:583.9pt;width:34pt;height:240.95pt;z-index:251647488;mso-position-horizontal-relative:page;mso-position-vertical-relative:page" coordorigin="454,11681" coordsize="680,4819">
          <v:shapetype id="_x0000_t202" coordsize="21600,21600" o:spt="202" path="m,l,21600r21600,l21600,xe">
            <v:stroke joinstyle="miter"/>
            <v:path gradientshapeok="t" o:connecttype="rect"/>
          </v:shapetype>
          <v:shape id="_x0000_s4194" type="#_x0000_t202" style="position:absolute;left:737;top:15083;width:397;height:1417;mso-position-horizontal-relative:margin;mso-position-vertical-relative:margin" strokeweight="1.5pt">
            <v:textbox style="layout-flow:vertical;mso-layout-flow-alt:bottom-to-top;mso-next-textbox:#_x0000_s4194" inset=".1mm,.1mm,.1mm,.1mm">
              <w:txbxContent>
                <w:p w:rsidR="00C646A7" w:rsidRPr="006C365F" w:rsidRDefault="00C646A7" w:rsidP="00213D55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195" type="#_x0000_t202" style="position:absolute;left:454;top:15083;width:283;height:1417;mso-position-horizontal-relative:margin;mso-position-vertical-relative:margin" strokeweight="1.5pt">
            <v:textbox style="layout-flow:vertical;mso-layout-flow-alt:bottom-to-top;mso-next-textbox:#_x0000_s4195" inset=".1mm,.1mm,.1mm,.1mm">
              <w:txbxContent>
                <w:p w:rsidR="00C646A7" w:rsidRPr="006C365F" w:rsidRDefault="00C646A7" w:rsidP="00213D55">
                  <w:pPr>
                    <w:pStyle w:val="afe"/>
                    <w:rPr>
                      <w:sz w:val="20"/>
                      <w:szCs w:val="20"/>
                    </w:rPr>
                  </w:pPr>
                  <w:r w:rsidRPr="006C365F">
                    <w:rPr>
                      <w:sz w:val="20"/>
                      <w:szCs w:val="20"/>
                    </w:rPr>
                    <w:t>Инв. № подл.</w:t>
                  </w:r>
                </w:p>
              </w:txbxContent>
            </v:textbox>
          </v:shape>
          <v:shape id="_x0000_s4196" type="#_x0000_t202" style="position:absolute;left:737;top:13098;width:397;height:1984;mso-position-horizontal-relative:margin;mso-position-vertical-relative:margin" strokeweight="1.5pt">
            <v:textbox style="layout-flow:vertical;mso-layout-flow-alt:bottom-to-top;mso-next-textbox:#_x0000_s4196" inset=".1mm,.1mm,.1mm,.1mm">
              <w:txbxContent>
                <w:p w:rsidR="00C646A7" w:rsidRPr="006C365F" w:rsidRDefault="00C646A7" w:rsidP="00213D55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197" type="#_x0000_t202" style="position:absolute;left:454;top:13098;width:283;height:1984;mso-position-horizontal-relative:margin;mso-position-vertical-relative:margin" strokeweight="1.5pt">
            <v:textbox style="layout-flow:vertical;mso-layout-flow-alt:bottom-to-top;mso-next-textbox:#_x0000_s4197" inset=".1mm,.1mm,.1mm,.1mm">
              <w:txbxContent>
                <w:p w:rsidR="00C646A7" w:rsidRPr="006C365F" w:rsidRDefault="00C646A7" w:rsidP="00213D55">
                  <w:pPr>
                    <w:pStyle w:val="afe"/>
                    <w:rPr>
                      <w:sz w:val="20"/>
                      <w:szCs w:val="20"/>
                    </w:rPr>
                  </w:pPr>
                  <w:r w:rsidRPr="006C365F">
                    <w:rPr>
                      <w:sz w:val="20"/>
                      <w:szCs w:val="20"/>
                    </w:rPr>
                    <w:t>Подп. и дата</w:t>
                  </w:r>
                </w:p>
              </w:txbxContent>
            </v:textbox>
          </v:shape>
          <v:shape id="_x0000_s4198" type="#_x0000_t202" style="position:absolute;left:737;top:11681;width:397;height:1417;mso-position-horizontal-relative:margin;mso-position-vertical-relative:margin" strokeweight="1.5pt">
            <v:textbox style="layout-flow:vertical;mso-layout-flow-alt:bottom-to-top;mso-next-textbox:#_x0000_s4198" inset=".1mm,.1mm,.1mm,.1mm">
              <w:txbxContent>
                <w:p w:rsidR="00C646A7" w:rsidRPr="006C365F" w:rsidRDefault="00C646A7" w:rsidP="00213D55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199" type="#_x0000_t202" style="position:absolute;left:454;top:11681;width:283;height:1417;mso-position-horizontal-relative:margin;mso-position-vertical-relative:margin" strokeweight="1.5pt">
            <v:textbox style="layout-flow:vertical;mso-layout-flow-alt:bottom-to-top;mso-next-textbox:#_x0000_s4199" inset=".1mm,.1mm,.1mm,.1mm">
              <w:txbxContent>
                <w:p w:rsidR="00C646A7" w:rsidRPr="006C365F" w:rsidRDefault="00C646A7" w:rsidP="00213D55">
                  <w:pPr>
                    <w:pStyle w:val="afe"/>
                    <w:rPr>
                      <w:sz w:val="20"/>
                      <w:szCs w:val="20"/>
                    </w:rPr>
                  </w:pPr>
                  <w:r w:rsidRPr="006C365F">
                    <w:rPr>
                      <w:sz w:val="20"/>
                      <w:szCs w:val="20"/>
                    </w:rPr>
                    <w:t>Взам. инв. №</w:t>
                  </w:r>
                </w:p>
              </w:txbxContent>
            </v:textbox>
          </v:shape>
          <w10:wrap anchorx="page" anchory="page"/>
        </v:group>
      </w:pict>
    </w:r>
    <w:r w:rsidR="00C646A7">
      <w:rPr>
        <w:b/>
        <w:sz w:val="24"/>
      </w:rPr>
      <w:t>201</w:t>
    </w:r>
    <w:r w:rsidR="00C646A7">
      <w:rPr>
        <w:b/>
        <w:sz w:val="24"/>
        <w:lang w:val="en-US"/>
      </w:rPr>
      <w:t>5</w:t>
    </w:r>
    <w:r w:rsidR="00C646A7">
      <w:rPr>
        <w:b/>
        <w:sz w:val="24"/>
      </w:rPr>
      <w:t xml:space="preserve"> г.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6A7" w:rsidRDefault="00C646A7">
    <w:pPr>
      <w:pStyle w:val="af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6A7" w:rsidRDefault="00CC40E3" w:rsidP="00BE5CC9">
    <w:pPr>
      <w:pStyle w:val="afc"/>
    </w:pPr>
    <w:r>
      <w:rPr>
        <w:noProof/>
      </w:rPr>
      <w:pict>
        <v:group id="_x0000_s4329" style="position:absolute;left:0;text-align:left;margin-left:56.6pt;margin-top:711.6pt;width:184.3pt;height:113.4pt;z-index:-251649536;mso-position-horizontal-relative:page;mso-position-vertical-relative:page" coordorigin="1134,14232" coordsize="3686,2268">
          <v:shapetype id="_x0000_t202" coordsize="21600,21600" o:spt="202" path="m,l,21600r21600,l21600,xe">
            <v:stroke joinstyle="miter"/>
            <v:path gradientshapeok="t" o:connecttype="rect"/>
          </v:shapetype>
          <v:shape id="_x0000_s4330" type="#_x0000_t202" style="position:absolute;left:1134;top:16217;width:1134;height:283;mso-position-horizontal-relative:margin;mso-position-vertical-relative:margin">
            <v:textbox style="mso-next-textbox:#_x0000_s4330" inset=".1mm,.1mm,.1mm,.1mm">
              <w:txbxContent>
                <w:p w:rsidR="00C646A7" w:rsidRPr="00A1336F" w:rsidRDefault="00C646A7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ГИП</w:t>
                  </w:r>
                </w:p>
              </w:txbxContent>
            </v:textbox>
          </v:shape>
          <v:shape id="_x0000_s4331" type="#_x0000_t202" style="position:absolute;left:1134;top:15933;width:1134;height:283;mso-position-horizontal-relative:margin;mso-position-vertical-relative:margin">
            <v:textbox style="mso-next-textbox:#_x0000_s4331" inset=".1mm,.1mm,.1mm,.1mm">
              <w:txbxContent>
                <w:p w:rsidR="00C646A7" w:rsidRPr="00A1336F" w:rsidRDefault="00C646A7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332" type="#_x0000_t202" style="position:absolute;left:1134;top:15650;width:1134;height:283;mso-position-horizontal-relative:margin;mso-position-vertical-relative:margin">
            <v:textbox style="mso-next-textbox:#_x0000_s4332" inset=".1mm,.1mm,.1mm,.1mm">
              <w:txbxContent>
                <w:p w:rsidR="00C646A7" w:rsidRPr="003A4A1F" w:rsidRDefault="00C646A7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Проверил</w:t>
                  </w:r>
                </w:p>
              </w:txbxContent>
            </v:textbox>
          </v:shape>
          <v:shape id="_x0000_s4333" type="#_x0000_t202" style="position:absolute;left:1134;top:15366;width:1134;height:283;mso-position-horizontal-relative:margin;mso-position-vertical-relative:margin">
            <v:textbox style="mso-next-textbox:#_x0000_s4333" inset=".1mm,.1mm,.1mm,.1mm">
              <w:txbxContent>
                <w:p w:rsidR="00C646A7" w:rsidRPr="00A1336F" w:rsidRDefault="00C646A7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Гл.инженер</w:t>
                  </w:r>
                </w:p>
              </w:txbxContent>
            </v:textbox>
          </v:shape>
          <v:shape id="_x0000_s4334" type="#_x0000_t202" style="position:absolute;left:1134;top:15083;width:1134;height:283;mso-position-horizontal-relative:margin;mso-position-vertical-relative:margin">
            <v:textbox style="mso-next-textbox:#_x0000_s4334" inset=".1mm,.1mm,.1mm,.1mm">
              <w:txbxContent>
                <w:p w:rsidR="00C646A7" w:rsidRPr="00A1336F" w:rsidRDefault="00C646A7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Разраб.</w:t>
                  </w:r>
                </w:p>
              </w:txbxContent>
            </v:textbox>
          </v:shape>
          <v:shape id="_x0000_s4335" type="#_x0000_t202" style="position:absolute;left:2268;top:16217;width:1134;height:283;mso-position-horizontal-relative:margin;mso-position-vertical-relative:margin">
            <v:textbox style="mso-next-textbox:#_x0000_s4335" inset=".1mm,.1mm,.1mm,.1mm">
              <w:txbxContent>
                <w:p w:rsidR="00C646A7" w:rsidRPr="001D3614" w:rsidRDefault="00C646A7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Морский</w:t>
                  </w:r>
                </w:p>
              </w:txbxContent>
            </v:textbox>
          </v:shape>
          <v:shape id="_x0000_s4336" type="#_x0000_t202" style="position:absolute;left:2268;top:15933;width:1134;height:283;mso-position-horizontal-relative:margin;mso-position-vertical-relative:margin">
            <v:textbox style="mso-next-textbox:#_x0000_s4336" inset=".1mm,.1mm,.1mm,.1mm">
              <w:txbxContent>
                <w:p w:rsidR="00C646A7" w:rsidRPr="00A1336F" w:rsidRDefault="00C646A7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37" type="#_x0000_t202" style="position:absolute;left:2268;top:15650;width:1134;height:283;mso-position-horizontal-relative:margin;mso-position-vertical-relative:margin">
            <v:textbox style="mso-next-textbox:#_x0000_s4337" inset=".1mm,.1mm,.1mm,.1mm">
              <w:txbxContent>
                <w:p w:rsidR="00C646A7" w:rsidRPr="001D3614" w:rsidRDefault="00C646A7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338" type="#_x0000_t202" style="position:absolute;left:2268;top:15366;width:1134;height:283;mso-position-horizontal-relative:margin;mso-position-vertical-relative:margin">
            <v:textbox style="mso-next-textbox:#_x0000_s4338" inset=".1mm,.1mm,.1mm,.1mm">
              <w:txbxContent>
                <w:p w:rsidR="00C646A7" w:rsidRPr="001D3614" w:rsidRDefault="00C646A7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Морский</w:t>
                  </w:r>
                </w:p>
              </w:txbxContent>
            </v:textbox>
          </v:shape>
          <v:shape id="_x0000_s4339" type="#_x0000_t202" style="position:absolute;left:2268;top:15083;width:1134;height:283;mso-position-horizontal-relative:margin;mso-position-vertical-relative:margin">
            <v:textbox style="mso-next-textbox:#_x0000_s4339" inset=".1mm,.1mm,.1mm,.1mm">
              <w:txbxContent>
                <w:p w:rsidR="00C646A7" w:rsidRPr="001D3614" w:rsidRDefault="00C646A7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Богатырев</w:t>
                  </w:r>
                </w:p>
              </w:txbxContent>
            </v:textbox>
          </v:shape>
          <v:shape id="_x0000_s4340" type="#_x0000_t202" style="position:absolute;left:3402;top:16217;width:850;height:283;mso-position-horizontal-relative:margin;mso-position-vertical-relative:margin">
            <v:textbox style="mso-next-textbox:#_x0000_s4340" inset=".1mm,.1mm,.1mm,.1mm">
              <w:txbxContent>
                <w:p w:rsidR="00C646A7" w:rsidRPr="00A1336F" w:rsidRDefault="00C646A7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1" type="#_x0000_t202" style="position:absolute;left:3402;top:15933;width:850;height:283;mso-position-horizontal-relative:margin;mso-position-vertical-relative:margin">
            <v:textbox style="mso-next-textbox:#_x0000_s4341" inset=".1mm,.1mm,.1mm,.1mm">
              <w:txbxContent>
                <w:p w:rsidR="00C646A7" w:rsidRPr="00A1336F" w:rsidRDefault="00C646A7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2" type="#_x0000_t202" style="position:absolute;left:3402;top:15650;width:850;height:283;mso-position-horizontal-relative:margin;mso-position-vertical-relative:margin">
            <v:textbox style="mso-next-textbox:#_x0000_s4342" inset=".1mm,.1mm,.1mm,.1mm">
              <w:txbxContent>
                <w:p w:rsidR="00C646A7" w:rsidRPr="00A1336F" w:rsidRDefault="00C646A7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3" type="#_x0000_t202" style="position:absolute;left:3402;top:15366;width:850;height:283;mso-position-horizontal-relative:margin;mso-position-vertical-relative:margin">
            <v:textbox style="mso-next-textbox:#_x0000_s4343" inset=".1mm,.1mm,.1mm,.1mm">
              <w:txbxContent>
                <w:p w:rsidR="00C646A7" w:rsidRPr="00A1336F" w:rsidRDefault="00C646A7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4" type="#_x0000_t202" style="position:absolute;left:3402;top:15083;width:850;height:283;mso-position-horizontal-relative:margin;mso-position-vertical-relative:margin">
            <v:textbox style="mso-next-textbox:#_x0000_s4344" inset=".1mm,.1mm,.1mm,.1mm">
              <w:txbxContent>
                <w:p w:rsidR="00C646A7" w:rsidRPr="00A1336F" w:rsidRDefault="00C646A7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5" type="#_x0000_t202" style="position:absolute;left:4253;top:16217;width:567;height:283;mso-position-horizontal-relative:margin;mso-position-vertical-relative:margin">
            <v:textbox style="mso-next-textbox:#_x0000_s4345" inset=".1mm,.1mm,.1mm,.1mm">
              <w:txbxContent>
                <w:p w:rsidR="00C646A7" w:rsidRPr="00AC3BE3" w:rsidRDefault="00C646A7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6" type="#_x0000_t202" style="position:absolute;left:4253;top:15933;width:567;height:283;mso-position-horizontal-relative:margin;mso-position-vertical-relative:margin">
            <v:textbox style="mso-next-textbox:#_x0000_s4346" inset=".1mm,.1mm,.1mm,.1mm">
              <w:txbxContent>
                <w:p w:rsidR="00C646A7" w:rsidRPr="00AC3BE3" w:rsidRDefault="00C646A7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7" type="#_x0000_t202" style="position:absolute;left:4253;top:15650;width:567;height:283;mso-position-horizontal-relative:margin;mso-position-vertical-relative:margin">
            <v:textbox style="mso-next-textbox:#_x0000_s4347" inset=".1mm,.1mm,.1mm,.1mm">
              <w:txbxContent>
                <w:p w:rsidR="00C646A7" w:rsidRPr="00AC3BE3" w:rsidRDefault="00C646A7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8" type="#_x0000_t202" style="position:absolute;left:4253;top:15366;width:567;height:283;mso-position-horizontal-relative:margin;mso-position-vertical-relative:margin">
            <v:textbox style="mso-next-textbox:#_x0000_s4348" inset=".1mm,.1mm,.1mm,.1mm">
              <w:txbxContent>
                <w:p w:rsidR="00C646A7" w:rsidRPr="00AC3BE3" w:rsidRDefault="00C646A7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9" type="#_x0000_t202" style="position:absolute;left:4253;top:15083;width:567;height:283;mso-position-horizontal-relative:margin;mso-position-vertical-relative:margin">
            <v:textbox style="mso-next-textbox:#_x0000_s4349" inset=".1mm,.1mm,.1mm,.1mm">
              <w:txbxContent>
                <w:p w:rsidR="00C646A7" w:rsidRPr="00A1336F" w:rsidRDefault="00C646A7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0" type="#_x0000_t202" style="position:absolute;left:1134;top:14799;width:567;height:283;mso-position-horizontal-relative:margin;mso-position-vertical-relative:margin">
            <v:textbox style="mso-next-textbox:#_x0000_s4350" inset=".1mm,.1mm,.1mm,.1mm">
              <w:txbxContent>
                <w:p w:rsidR="00C646A7" w:rsidRPr="00AC3BE3" w:rsidRDefault="00C646A7">
                  <w:pPr>
                    <w:pStyle w:val="afe"/>
                    <w:rPr>
                      <w:sz w:val="20"/>
                      <w:szCs w:val="20"/>
                    </w:rPr>
                  </w:pPr>
                  <w:r w:rsidRPr="00AC3BE3">
                    <w:rPr>
                      <w:sz w:val="20"/>
                      <w:szCs w:val="20"/>
                    </w:rPr>
                    <w:t>Изм.</w:t>
                  </w:r>
                </w:p>
              </w:txbxContent>
            </v:textbox>
          </v:shape>
          <v:shape id="_x0000_s4351" type="#_x0000_t202" style="position:absolute;left:1134;top:14516;width:567;height:283;mso-position-horizontal-relative:margin;mso-position-vertical-relative:margin">
            <v:textbox style="mso-next-textbox:#_x0000_s4351" inset=".1mm,.1mm,.1mm,.1mm">
              <w:txbxContent>
                <w:p w:rsidR="00C646A7" w:rsidRPr="00AC3BE3" w:rsidRDefault="00C646A7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2" type="#_x0000_t202" style="position:absolute;left:1134;top:14232;width:567;height:283;mso-position-horizontal-relative:margin;mso-position-vertical-relative:margin">
            <v:textbox style="mso-next-textbox:#_x0000_s4352" inset=".1mm,.1mm,.1mm,.1mm">
              <w:txbxContent>
                <w:p w:rsidR="00C646A7" w:rsidRPr="00AC3BE3" w:rsidRDefault="00C646A7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3" type="#_x0000_t202" style="position:absolute;left:1701;top:14799;width:567;height:283;mso-position-horizontal-relative:margin;mso-position-vertical-relative:margin">
            <v:textbox style="mso-next-textbox:#_x0000_s4353" inset=".1mm,.1mm,.1mm,.1mm">
              <w:txbxContent>
                <w:p w:rsidR="00C646A7" w:rsidRPr="00AC3BE3" w:rsidRDefault="00C646A7">
                  <w:pPr>
                    <w:pStyle w:val="afe"/>
                    <w:rPr>
                      <w:spacing w:val="-18"/>
                      <w:sz w:val="20"/>
                      <w:szCs w:val="20"/>
                    </w:rPr>
                  </w:pPr>
                  <w:r w:rsidRPr="00AC3BE3">
                    <w:rPr>
                      <w:spacing w:val="-18"/>
                      <w:sz w:val="20"/>
                      <w:szCs w:val="20"/>
                    </w:rPr>
                    <w:t>Кол.уч.</w:t>
                  </w:r>
                </w:p>
              </w:txbxContent>
            </v:textbox>
          </v:shape>
          <v:shape id="_x0000_s4354" type="#_x0000_t202" style="position:absolute;left:1701;top:14516;width:567;height:283;mso-position-horizontal-relative:margin;mso-position-vertical-relative:margin">
            <v:textbox style="mso-next-textbox:#_x0000_s4354" inset=".1mm,.1mm,.1mm,.1mm">
              <w:txbxContent>
                <w:p w:rsidR="00C646A7" w:rsidRPr="00AC3BE3" w:rsidRDefault="00C646A7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5" type="#_x0000_t202" style="position:absolute;left:1701;top:14232;width:567;height:283;mso-position-horizontal-relative:margin;mso-position-vertical-relative:margin">
            <v:textbox style="mso-next-textbox:#_x0000_s4355" inset=".1mm,.1mm,.1mm,.1mm">
              <w:txbxContent>
                <w:p w:rsidR="00C646A7" w:rsidRPr="00AC3BE3" w:rsidRDefault="00C646A7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6" type="#_x0000_t202" style="position:absolute;left:2268;top:14799;width:567;height:283;mso-position-horizontal-relative:margin;mso-position-vertical-relative:margin">
            <v:textbox style="mso-next-textbox:#_x0000_s4356" inset=".1mm,.1mm,.1mm,.1mm">
              <w:txbxContent>
                <w:p w:rsidR="00C646A7" w:rsidRPr="00AC3BE3" w:rsidRDefault="00C646A7">
                  <w:pPr>
                    <w:pStyle w:val="afe"/>
                    <w:rPr>
                      <w:sz w:val="20"/>
                      <w:szCs w:val="20"/>
                    </w:rPr>
                  </w:pPr>
                  <w:r w:rsidRPr="00AC3BE3">
                    <w:rPr>
                      <w:sz w:val="20"/>
                      <w:szCs w:val="20"/>
                    </w:rPr>
                    <w:t>Лист</w:t>
                  </w:r>
                </w:p>
              </w:txbxContent>
            </v:textbox>
          </v:shape>
          <v:shape id="_x0000_s4357" type="#_x0000_t202" style="position:absolute;left:2268;top:14516;width:567;height:283;mso-position-horizontal-relative:margin;mso-position-vertical-relative:margin">
            <v:textbox style="mso-next-textbox:#_x0000_s4357" inset=".1mm,.1mm,.1mm,.1mm">
              <w:txbxContent>
                <w:p w:rsidR="00C646A7" w:rsidRPr="00AC3BE3" w:rsidRDefault="00C646A7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8" type="#_x0000_t202" style="position:absolute;left:2268;top:14232;width:567;height:283;mso-position-horizontal-relative:margin;mso-position-vertical-relative:margin">
            <v:textbox style="mso-next-textbox:#_x0000_s4358" inset=".1mm,.1mm,.1mm,.1mm">
              <w:txbxContent>
                <w:p w:rsidR="00C646A7" w:rsidRPr="00AC3BE3" w:rsidRDefault="00C646A7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9" type="#_x0000_t202" style="position:absolute;left:2835;top:14799;width:567;height:283;mso-position-horizontal-relative:margin;mso-position-vertical-relative:margin">
            <v:textbox style="mso-next-textbox:#_x0000_s4359" inset=".1mm,.1mm,.1mm,.1mm">
              <w:txbxContent>
                <w:p w:rsidR="00C646A7" w:rsidRPr="00AC3BE3" w:rsidRDefault="00C646A7">
                  <w:pPr>
                    <w:pStyle w:val="afe"/>
                    <w:rPr>
                      <w:sz w:val="20"/>
                      <w:szCs w:val="20"/>
                    </w:rPr>
                  </w:pPr>
                  <w:r w:rsidRPr="00AC3BE3">
                    <w:rPr>
                      <w:spacing w:val="-18"/>
                      <w:sz w:val="20"/>
                      <w:szCs w:val="20"/>
                    </w:rPr>
                    <w:t>№док</w:t>
                  </w:r>
                  <w:r w:rsidRPr="00AC3BE3">
                    <w:rPr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  <v:shape id="_x0000_s4360" type="#_x0000_t202" style="position:absolute;left:2835;top:14516;width:567;height:283;mso-position-horizontal-relative:margin;mso-position-vertical-relative:margin">
            <v:textbox style="mso-next-textbox:#_x0000_s4360" inset=".1mm,.1mm,.1mm,.1mm">
              <w:txbxContent>
                <w:p w:rsidR="00C646A7" w:rsidRPr="00AC3BE3" w:rsidRDefault="00C646A7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61" type="#_x0000_t202" style="position:absolute;left:2835;top:14232;width:567;height:283;mso-position-horizontal-relative:margin;mso-position-vertical-relative:margin">
            <v:textbox style="mso-next-textbox:#_x0000_s4361" inset=".1mm,.1mm,.1mm,.1mm">
              <w:txbxContent>
                <w:p w:rsidR="00C646A7" w:rsidRPr="00AC3BE3" w:rsidRDefault="00C646A7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62" type="#_x0000_t202" style="position:absolute;left:3402;top:14799;width:850;height:283;mso-position-horizontal-relative:margin;mso-position-vertical-relative:margin">
            <v:textbox style="mso-next-textbox:#_x0000_s4362" inset=".1mm,.1mm,.1mm,.1mm">
              <w:txbxContent>
                <w:p w:rsidR="00C646A7" w:rsidRPr="00AC3BE3" w:rsidRDefault="00C646A7">
                  <w:pPr>
                    <w:pStyle w:val="afe"/>
                    <w:rPr>
                      <w:sz w:val="20"/>
                      <w:szCs w:val="20"/>
                    </w:rPr>
                  </w:pPr>
                  <w:r w:rsidRPr="00AC3BE3">
                    <w:rPr>
                      <w:sz w:val="20"/>
                      <w:szCs w:val="20"/>
                    </w:rPr>
                    <w:t>Подпись</w:t>
                  </w:r>
                </w:p>
              </w:txbxContent>
            </v:textbox>
          </v:shape>
          <v:shape id="_x0000_s4363" type="#_x0000_t202" style="position:absolute;left:3402;top:14516;width:850;height:283;mso-position-horizontal-relative:margin;mso-position-vertical-relative:margin">
            <v:textbox style="mso-next-textbox:#_x0000_s4363" inset=".1mm,.1mm,.1mm,.1mm">
              <w:txbxContent>
                <w:p w:rsidR="00C646A7" w:rsidRPr="00AC3BE3" w:rsidRDefault="00C646A7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64" type="#_x0000_t202" style="position:absolute;left:3402;top:14232;width:850;height:283;mso-position-horizontal-relative:margin;mso-position-vertical-relative:margin">
            <v:textbox style="mso-next-textbox:#_x0000_s4364" inset=".1mm,.1mm,.1mm,.1mm">
              <w:txbxContent>
                <w:p w:rsidR="00C646A7" w:rsidRPr="00AC3BE3" w:rsidRDefault="00C646A7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65" type="#_x0000_t202" style="position:absolute;left:4253;top:14799;width:567;height:283;mso-position-horizontal-relative:margin;mso-position-vertical-relative:margin">
            <v:textbox style="mso-next-textbox:#_x0000_s4365" inset=".1mm,.1mm,.1mm,.1mm">
              <w:txbxContent>
                <w:p w:rsidR="00C646A7" w:rsidRPr="00AC3BE3" w:rsidRDefault="00C646A7">
                  <w:pPr>
                    <w:pStyle w:val="afe"/>
                    <w:rPr>
                      <w:sz w:val="20"/>
                      <w:szCs w:val="20"/>
                    </w:rPr>
                  </w:pPr>
                  <w:r w:rsidRPr="00AC3BE3">
                    <w:rPr>
                      <w:sz w:val="20"/>
                      <w:szCs w:val="20"/>
                    </w:rPr>
                    <w:t>Дата</w:t>
                  </w:r>
                </w:p>
              </w:txbxContent>
            </v:textbox>
          </v:shape>
          <v:shape id="_x0000_s4366" type="#_x0000_t202" style="position:absolute;left:4253;top:14516;width:567;height:283;mso-position-horizontal-relative:margin;mso-position-vertical-relative:margin">
            <v:textbox style="mso-next-textbox:#_x0000_s4366" inset=".1mm,.1mm,.1mm,.1mm">
              <w:txbxContent>
                <w:p w:rsidR="00C646A7" w:rsidRPr="00AC3BE3" w:rsidRDefault="00C646A7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67" type="#_x0000_t202" style="position:absolute;left:4253;top:14232;width:567;height:283;mso-position-horizontal-relative:margin;mso-position-vertical-relative:margin">
            <v:textbox style="mso-next-textbox:#_x0000_s4367" inset=".1mm,.1mm,.1mm,.1mm">
              <w:txbxContent>
                <w:p w:rsidR="00C646A7" w:rsidRPr="00AC3BE3" w:rsidRDefault="00C646A7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w10:wrap anchorx="page" anchory="page"/>
        </v:group>
      </w:pict>
    </w:r>
    <w:r>
      <w:rPr>
        <w:noProof/>
      </w:rPr>
      <w:pict>
        <v:group id="_x0000_s4368" style="position:absolute;left:0;text-align:left;margin-left:-14.2pt;margin-top:16.7pt;width:524.5pt;height:113.4pt;z-index:251667968" coordorigin="1134,10206" coordsize="10490,2268">
          <v:line id="_x0000_s4369" style="position:absolute;mso-position-horizontal-relative:page;mso-position-vertical-relative:page" from="1134,12474" to="4819,12474" strokeweight="1.5pt"/>
          <v:line id="_x0000_s4370" style="position:absolute;mso-position-horizontal-relative:page;mso-position-vertical-relative:page" from="1134,10773" to="4819,10773" strokeweight="1.5pt"/>
          <v:line id="_x0000_s4371" style="position:absolute;mso-position-horizontal-relative:page;mso-position-vertical-relative:page" from="1134,11057" to="4819,11057" strokeweight="1.5pt"/>
          <v:line id="_x0000_s4372" style="position:absolute;mso-position-horizontal-relative:page;mso-position-vertical-relative:page" from="1134,10206" to="4819,10206" strokeweight="1.5pt"/>
          <v:line id="_x0000_s4373" style="position:absolute;mso-position-horizontal-relative:page;mso-position-vertical-relative:page" from="1701,10206" to="1701,11056" strokeweight="1.5pt"/>
          <v:line id="_x0000_s4374" style="position:absolute;mso-position-horizontal-relative:page;mso-position-vertical-relative:page" from="2835,10206" to="2835,11056" strokeweight="1.5pt"/>
          <v:line id="_x0000_s4375" style="position:absolute;mso-position-horizontal-relative:page;mso-position-vertical-relative:page" from="2268,10206" to="2268,12474" strokeweight="1.5pt"/>
          <v:line id="_x0000_s4376" style="position:absolute;mso-position-horizontal-relative:page;mso-position-vertical-relative:page" from="3402,10206" to="3402,12474" strokeweight="1.5pt"/>
          <v:line id="_x0000_s4377" style="position:absolute;mso-position-horizontal-relative:page;mso-position-vertical-relative:page" from="4253,10206" to="4253,12474" strokeweight="1.5pt"/>
          <v:line id="_x0000_s4378" style="position:absolute;mso-position-horizontal-relative:page;mso-position-vertical-relative:page" from="1134,10206" to="1134,12474" strokeweight="1.5pt"/>
          <v:group id="_x0000_s4379" style="position:absolute;left:4820;top:10206;width:6804;height:2268" coordorigin="4820,10206" coordsize="6804,2268">
            <v:group id="_x0000_s4380" style="position:absolute;left:4820;top:11057;width:6804;height:1417;mso-position-horizontal-relative:page;mso-position-vertical-relative:page" coordorigin="4847,10985" coordsize="6804,1417">
              <v:shape id="_x0000_s4381" type="#_x0000_t202" style="position:absolute;left:4847;top:10985;width:3969;height:1417;mso-position-horizontal-relative:margin;mso-position-vertical-relative:margin" strokeweight="1.5pt">
                <v:textbox style="mso-next-textbox:#_x0000_s4381" inset=".1mm,.1mm,.1mm,.1mm">
                  <w:txbxContent>
                    <w:p w:rsidR="00C646A7" w:rsidRDefault="00C646A7">
                      <w:pPr>
                        <w:pStyle w:val="afe"/>
                        <w:spacing w:before="480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Содержание тома</w:t>
                      </w:r>
                    </w:p>
                    <w:p w:rsidR="00C646A7" w:rsidRPr="003A4A1F" w:rsidRDefault="00C646A7">
                      <w:pPr>
                        <w:pStyle w:val="afe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  <v:shape id="_x0000_s4382" type="#_x0000_t202" style="position:absolute;left:8816;top:11552;width:2835;height:850;mso-position-horizontal-relative:margin;mso-position-vertical-relative:margin" strokeweight="1.5pt">
                <v:textbox style="mso-next-textbox:#_x0000_s4382" inset=".1mm,.1mm,.1mm,.1mm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42"/>
                        <w:gridCol w:w="2126"/>
                      </w:tblGrid>
                      <w:tr w:rsidR="00C646A7" w:rsidRPr="005E53F8" w:rsidTr="00204206">
                        <w:trPr>
                          <w:cantSplit/>
                          <w:trHeight w:val="851"/>
                        </w:trPr>
                        <w:tc>
                          <w:tcPr>
                            <w:tcW w:w="142" w:type="dxa"/>
                            <w:vAlign w:val="center"/>
                          </w:tcPr>
                          <w:p w:rsidR="00C646A7" w:rsidRPr="00C146C6" w:rsidRDefault="00C646A7" w:rsidP="00470354">
                            <w:pPr>
                              <w:rPr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Mar>
                              <w:left w:w="28" w:type="dxa"/>
                            </w:tcMar>
                            <w:vAlign w:val="center"/>
                          </w:tcPr>
                          <w:p w:rsidR="00C646A7" w:rsidRPr="00C146C6" w:rsidRDefault="00C646A7" w:rsidP="00204206">
                            <w:pPr>
                              <w:pStyle w:val="afe"/>
                              <w:ind w:left="114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ООО «</w:t>
                            </w:r>
                            <w:r w:rsidRPr="005B4B1E">
                              <w:rPr>
                                <w:sz w:val="22"/>
                                <w:szCs w:val="22"/>
                              </w:rPr>
                              <w:t>РС ГРУПП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»</w:t>
                            </w:r>
                          </w:p>
                        </w:tc>
                      </w:tr>
                    </w:tbl>
                    <w:p w:rsidR="00C646A7" w:rsidRPr="0041571B" w:rsidRDefault="00C646A7"/>
                  </w:txbxContent>
                </v:textbox>
              </v:shape>
              <v:shape id="_x0000_s4383" type="#_x0000_t202" style="position:absolute;left:8816;top:11268;width:850;height:283;mso-position-horizontal-relative:margin;mso-position-vertical-relative:margin" strokeweight="1.5pt">
                <v:textbox style="mso-next-textbox:#_x0000_s4383" inset=".1mm,.1mm,.1mm,.1mm">
                  <w:txbxContent>
                    <w:p w:rsidR="00C646A7" w:rsidRPr="002559B2" w:rsidRDefault="00C646A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</w:t>
                      </w:r>
                    </w:p>
                  </w:txbxContent>
                </v:textbox>
              </v:shape>
              <v:shape id="_x0000_s4384" type="#_x0000_t202" style="position:absolute;left:8816;top:10985;width:850;height:283;mso-position-horizontal-relative:margin;mso-position-vertical-relative:margin" strokeweight="1.5pt">
                <v:textbox style="mso-next-textbox:#_x0000_s4384" inset=".1mm,.1mm,.1mm,.1mm">
                  <w:txbxContent>
                    <w:p w:rsidR="00C646A7" w:rsidRPr="00AC3BE3" w:rsidRDefault="00C646A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Стадия</w:t>
                      </w:r>
                    </w:p>
                  </w:txbxContent>
                </v:textbox>
              </v:shape>
              <v:shape id="_x0000_s4385" type="#_x0000_t202" style="position:absolute;left:9666;top:11268;width:850;height:283;mso-position-horizontal-relative:margin;mso-position-vertical-relative:margin" strokeweight="1.5pt">
                <v:textbox style="mso-next-textbox:#_x0000_s4385" inset=".1mm,.1mm,.1mm,.1mm">
                  <w:txbxContent>
                    <w:p w:rsidR="00C646A7" w:rsidRPr="00AC3BE3" w:rsidRDefault="00C646A7">
                      <w:pPr>
                        <w:pStyle w:val="afe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Style w:val="aff0"/>
                          <w:sz w:val="20"/>
                        </w:rPr>
                        <w:fldChar w:fldCharType="begin"/>
                      </w:r>
                      <w:r>
                        <w:rPr>
                          <w:rStyle w:val="aff0"/>
                          <w:sz w:val="20"/>
                        </w:rPr>
                        <w:instrText xml:space="preserve"> PAGE </w:instrText>
                      </w:r>
                      <w:r>
                        <w:rPr>
                          <w:rStyle w:val="aff0"/>
                          <w:sz w:val="20"/>
                        </w:rPr>
                        <w:fldChar w:fldCharType="separate"/>
                      </w:r>
                      <w:r w:rsidR="00A36616">
                        <w:rPr>
                          <w:rStyle w:val="aff0"/>
                          <w:noProof/>
                          <w:sz w:val="20"/>
                        </w:rPr>
                        <w:t>1</w:t>
                      </w:r>
                      <w:r>
                        <w:rPr>
                          <w:rStyle w:val="aff0"/>
                          <w:sz w:val="20"/>
                        </w:rPr>
                        <w:fldChar w:fldCharType="end"/>
                      </w:r>
                    </w:p>
                  </w:txbxContent>
                </v:textbox>
              </v:shape>
              <v:shape id="_x0000_s4386" type="#_x0000_t202" style="position:absolute;left:9666;top:10985;width:850;height:283;mso-position-horizontal-relative:margin;mso-position-vertical-relative:margin" strokeweight="1.5pt">
                <v:textbox style="mso-next-textbox:#_x0000_s4386" inset=".1mm,.1mm,.1mm,.1mm">
                  <w:txbxContent>
                    <w:p w:rsidR="00C646A7" w:rsidRPr="00AC3BE3" w:rsidRDefault="00C646A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Лист</w:t>
                      </w:r>
                    </w:p>
                  </w:txbxContent>
                </v:textbox>
              </v:shape>
              <v:shape id="_x0000_s4387" type="#_x0000_t202" style="position:absolute;left:10517;top:11268;width:1134;height:283;mso-position-horizontal-relative:margin;mso-position-vertical-relative:margin" strokeweight="1.5pt">
                <v:textbox style="mso-next-textbox:#_x0000_s4387" inset=".1mm,.1mm,.1mm,.1mm">
                  <w:txbxContent>
                    <w:p w:rsidR="00C646A7" w:rsidRPr="00AC3BE3" w:rsidRDefault="00C646A7">
                      <w:pPr>
                        <w:pStyle w:val="afe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388" type="#_x0000_t202" style="position:absolute;left:10517;top:10985;width:1134;height:283;mso-position-horizontal-relative:margin;mso-position-vertical-relative:margin" strokeweight="1.5pt">
                <v:textbox style="mso-next-textbox:#_x0000_s4388" inset=".1mm,.1mm,.1mm,.1mm">
                  <w:txbxContent>
                    <w:p w:rsidR="00C646A7" w:rsidRPr="00AC3BE3" w:rsidRDefault="00C646A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Листов</w:t>
                      </w:r>
                    </w:p>
                  </w:txbxContent>
                </v:textbox>
              </v:shape>
            </v:group>
            <v:shape id="_x0000_s4389" type="#_x0000_t202" style="position:absolute;left:4821;top:10206;width:4819;height:850;mso-position-horizontal-relative:page;mso-position-vertical-relative:page" strokeweight="1.5pt">
              <v:textbox style="mso-next-textbox:#_x0000_s4389" inset=".1mm,.1mm,.1mm,.1mm">
                <w:txbxContent>
                  <w:p w:rsidR="00C646A7" w:rsidRPr="002559B2" w:rsidRDefault="00C646A7">
                    <w:pPr>
                      <w:pStyle w:val="afe"/>
                      <w:spacing w:before="240"/>
                      <w:rPr>
                        <w:sz w:val="22"/>
                        <w:szCs w:val="22"/>
                      </w:rPr>
                    </w:pPr>
                    <w:r w:rsidRPr="00D1370E">
                      <w:rPr>
                        <w:sz w:val="22"/>
                        <w:szCs w:val="22"/>
                      </w:rPr>
                      <w:t>РСГ-0</w:t>
                    </w:r>
                    <w:r>
                      <w:rPr>
                        <w:sz w:val="22"/>
                        <w:szCs w:val="22"/>
                      </w:rPr>
                      <w:t>17-31</w:t>
                    </w:r>
                    <w:r w:rsidRPr="00D1370E">
                      <w:rPr>
                        <w:sz w:val="22"/>
                        <w:szCs w:val="22"/>
                      </w:rPr>
                      <w:t>.0</w:t>
                    </w:r>
                    <w:r>
                      <w:rPr>
                        <w:sz w:val="22"/>
                        <w:szCs w:val="22"/>
                      </w:rPr>
                      <w:t>8</w:t>
                    </w:r>
                    <w:r w:rsidRPr="00D1370E">
                      <w:rPr>
                        <w:sz w:val="22"/>
                        <w:szCs w:val="22"/>
                      </w:rPr>
                      <w:t>-</w:t>
                    </w:r>
                    <w:r>
                      <w:rPr>
                        <w:sz w:val="22"/>
                        <w:szCs w:val="22"/>
                      </w:rPr>
                      <w:t>Р</w:t>
                    </w:r>
                    <w:r w:rsidRPr="00D1370E">
                      <w:rPr>
                        <w:sz w:val="22"/>
                        <w:szCs w:val="22"/>
                      </w:rPr>
                      <w:t>-</w:t>
                    </w:r>
                    <w:r>
                      <w:rPr>
                        <w:sz w:val="22"/>
                        <w:szCs w:val="22"/>
                      </w:rPr>
                      <w:t>ИОС1</w:t>
                    </w:r>
                    <w:r w:rsidRPr="00204206">
                      <w:rPr>
                        <w:sz w:val="22"/>
                        <w:szCs w:val="22"/>
                      </w:rPr>
                      <w:t>-С</w:t>
                    </w:r>
                  </w:p>
                </w:txbxContent>
              </v:textbox>
            </v:shape>
            <v:shape id="_x0000_s4390" type="#_x0000_t202" style="position:absolute;left:9640;top:10206;width:1984;height:850;mso-position-horizontal-relative:page;mso-position-vertical-relative:page" strokeweight="1.5pt">
              <v:textbox style="mso-next-textbox:#_x0000_s4390" inset=".1mm,.1mm,.1mm,.1mm">
                <w:txbxContent>
                  <w:p w:rsidR="00C646A7" w:rsidRPr="001567CF" w:rsidRDefault="00C646A7">
                    <w:pPr>
                      <w:pStyle w:val="afe"/>
                      <w:rPr>
                        <w:sz w:val="22"/>
                        <w:szCs w:val="22"/>
                      </w:rPr>
                    </w:pPr>
                  </w:p>
                </w:txbxContent>
              </v:textbox>
            </v:shape>
          </v:group>
        </v:group>
      </w:pict>
    </w:r>
  </w:p>
  <w:p w:rsidR="00C646A7" w:rsidRDefault="00C646A7" w:rsidP="00BE5CC9">
    <w:pPr>
      <w:pStyle w:val="afc"/>
    </w:pPr>
  </w:p>
  <w:p w:rsidR="00C646A7" w:rsidRDefault="00C646A7" w:rsidP="00BE5CC9">
    <w:pPr>
      <w:pStyle w:val="afc"/>
    </w:pPr>
  </w:p>
  <w:p w:rsidR="00C646A7" w:rsidRDefault="00C646A7" w:rsidP="00BE5CC9">
    <w:pPr>
      <w:pStyle w:val="afc"/>
    </w:pPr>
  </w:p>
  <w:p w:rsidR="00C646A7" w:rsidRDefault="00C646A7" w:rsidP="00BE5CC9">
    <w:pPr>
      <w:pStyle w:val="afc"/>
    </w:pPr>
  </w:p>
  <w:p w:rsidR="00C646A7" w:rsidRDefault="00C646A7" w:rsidP="00BE5CC9">
    <w:pPr>
      <w:pStyle w:val="afc"/>
    </w:pPr>
  </w:p>
  <w:p w:rsidR="00C646A7" w:rsidRPr="00BE5CC9" w:rsidRDefault="00CC40E3" w:rsidP="00BE5CC9">
    <w:pPr>
      <w:pStyle w:val="afc"/>
    </w:pPr>
    <w:r>
      <w:rPr>
        <w:noProof/>
      </w:rPr>
      <w:pict>
        <v:shape id="_x0000_s4327" type="#_x0000_t202" style="position:absolute;left:0;text-align:left;margin-left:524.5pt;margin-top:827.85pt;width:52.45pt;height:11.35pt;z-index:251651584;mso-position-horizontal-relative:page;mso-position-vertical-relative:page" stroked="f">
          <v:textbox style="mso-next-textbox:#_x0000_s4327" inset="0,0,0,0">
            <w:txbxContent>
              <w:p w:rsidR="00C646A7" w:rsidRPr="000C09C7" w:rsidRDefault="00C646A7">
                <w:pPr>
                  <w:pStyle w:val="afe"/>
                  <w:rPr>
                    <w:sz w:val="20"/>
                    <w:szCs w:val="20"/>
                  </w:rPr>
                </w:pPr>
                <w:r w:rsidRPr="000C09C7">
                  <w:rPr>
                    <w:sz w:val="20"/>
                    <w:szCs w:val="20"/>
                  </w:rPr>
                  <w:t>Формат А4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6A7" w:rsidRDefault="00CC40E3">
    <w:pPr>
      <w:pStyle w:val="afc"/>
    </w:pPr>
    <w:r>
      <w:rPr>
        <w:noProof/>
      </w:rPr>
      <w:pict>
        <v:group id="_x0000_s4833" style="position:absolute;left:0;text-align:left;margin-left:-14.2pt;margin-top:-40.45pt;width:524.55pt;height:42.65pt;z-index:251671040" coordorigin="1134,6237" coordsize="10491,853">
          <v:group id="_x0000_s4834" style="position:absolute;left:1134;top:6237;width:3686;height:850;mso-position-horizontal-relative:page;mso-position-vertical-relative:page" coordorigin="1134,14232" coordsize="3686,85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4835" type="#_x0000_t202" style="position:absolute;left:2835;top:14516;width:567;height:283;mso-position-horizontal-relative:margin;mso-position-vertical-relative:margin" strokeweight=".5pt">
              <v:textbox style="mso-next-textbox:#_x0000_s4835" inset=".1mm,.1mm,.1mm,.1mm">
                <w:txbxContent>
                  <w:p w:rsidR="00C646A7" w:rsidRPr="000C09C7" w:rsidRDefault="00C646A7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36" type="#_x0000_t202" style="position:absolute;left:1134;top:14799;width:567;height:283;mso-position-horizontal-relative:margin;mso-position-vertical-relative:margin" strokeweight=".5pt">
              <v:textbox style="mso-next-textbox:#_x0000_s4836" inset=".1mm,.1mm,.1mm,.1mm">
                <w:txbxContent>
                  <w:p w:rsidR="00C646A7" w:rsidRPr="000C09C7" w:rsidRDefault="00C646A7" w:rsidP="00B377E0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Изм.</w:t>
                    </w:r>
                  </w:p>
                </w:txbxContent>
              </v:textbox>
            </v:shape>
            <v:shape id="_x0000_s4837" type="#_x0000_t202" style="position:absolute;left:1134;top:14516;width:567;height:283;mso-position-horizontal-relative:margin;mso-position-vertical-relative:margin" strokeweight=".5pt">
              <v:textbox style="mso-next-textbox:#_x0000_s4837" inset=".1mm,.1mm,.1mm,.1mm">
                <w:txbxContent>
                  <w:p w:rsidR="00C646A7" w:rsidRPr="000C09C7" w:rsidRDefault="00C646A7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38" type="#_x0000_t202" style="position:absolute;left:1134;top:14232;width:567;height:283;mso-position-horizontal-relative:margin;mso-position-vertical-relative:margin" strokeweight=".5pt">
              <v:textbox style="mso-next-textbox:#_x0000_s4838" inset=".1mm,.1mm,.1mm,.1mm">
                <w:txbxContent>
                  <w:p w:rsidR="00C646A7" w:rsidRPr="000C09C7" w:rsidRDefault="00C646A7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39" type="#_x0000_t202" style="position:absolute;left:1701;top:14799;width:567;height:283;mso-position-horizontal-relative:margin;mso-position-vertical-relative:margin" strokeweight=".5pt">
              <v:textbox style="mso-next-textbox:#_x0000_s4839" inset=".1mm,.1mm,.1mm,.1mm">
                <w:txbxContent>
                  <w:p w:rsidR="00C646A7" w:rsidRPr="000C09C7" w:rsidRDefault="00C646A7" w:rsidP="00B377E0">
                    <w:pPr>
                      <w:pStyle w:val="afe"/>
                      <w:rPr>
                        <w:spacing w:val="-18"/>
                        <w:sz w:val="20"/>
                        <w:szCs w:val="20"/>
                      </w:rPr>
                    </w:pPr>
                    <w:r w:rsidRPr="000C09C7">
                      <w:rPr>
                        <w:spacing w:val="-18"/>
                        <w:sz w:val="20"/>
                        <w:szCs w:val="20"/>
                      </w:rPr>
                      <w:t>Кол.уч.</w:t>
                    </w:r>
                  </w:p>
                </w:txbxContent>
              </v:textbox>
            </v:shape>
            <v:shape id="_x0000_s4840" type="#_x0000_t202" style="position:absolute;left:1701;top:14516;width:567;height:283;mso-position-horizontal-relative:margin;mso-position-vertical-relative:margin" strokeweight=".5pt">
              <v:textbox style="mso-next-textbox:#_x0000_s4840" inset=".1mm,.1mm,.1mm,.1mm">
                <w:txbxContent>
                  <w:p w:rsidR="00C646A7" w:rsidRPr="000C09C7" w:rsidRDefault="00C646A7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41" type="#_x0000_t202" style="position:absolute;left:1701;top:14232;width:567;height:283;mso-position-horizontal-relative:margin;mso-position-vertical-relative:margin" strokeweight=".5pt">
              <v:textbox style="mso-next-textbox:#_x0000_s4841" inset=".1mm,.1mm,.1mm,.1mm">
                <w:txbxContent>
                  <w:p w:rsidR="00C646A7" w:rsidRPr="000C09C7" w:rsidRDefault="00C646A7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42" type="#_x0000_t202" style="position:absolute;left:2268;top:14799;width:567;height:283;mso-position-horizontal-relative:margin;mso-position-vertical-relative:margin" strokeweight=".5pt">
              <v:textbox style="mso-next-textbox:#_x0000_s4842" inset=".1mm,.1mm,.1mm,.1mm">
                <w:txbxContent>
                  <w:p w:rsidR="00C646A7" w:rsidRPr="000C09C7" w:rsidRDefault="00C646A7" w:rsidP="00B377E0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Лист</w:t>
                    </w:r>
                  </w:p>
                </w:txbxContent>
              </v:textbox>
            </v:shape>
            <v:shape id="_x0000_s4843" type="#_x0000_t202" style="position:absolute;left:2268;top:14516;width:567;height:283;mso-position-horizontal-relative:margin;mso-position-vertical-relative:margin" strokeweight=".5pt">
              <v:textbox style="mso-next-textbox:#_x0000_s4843" inset=".1mm,.1mm,.1mm,.1mm">
                <w:txbxContent>
                  <w:p w:rsidR="00C646A7" w:rsidRPr="000C09C7" w:rsidRDefault="00C646A7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44" type="#_x0000_t202" style="position:absolute;left:2268;top:14232;width:567;height:283;mso-position-horizontal-relative:margin;mso-position-vertical-relative:margin" strokeweight=".5pt">
              <v:textbox style="mso-next-textbox:#_x0000_s4844" inset=".1mm,.1mm,.1mm,.1mm">
                <w:txbxContent>
                  <w:p w:rsidR="00C646A7" w:rsidRPr="000C09C7" w:rsidRDefault="00C646A7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45" type="#_x0000_t202" style="position:absolute;left:2835;top:14799;width:567;height:283;mso-position-horizontal-relative:margin;mso-position-vertical-relative:margin" strokeweight=".5pt">
              <v:textbox style="mso-next-textbox:#_x0000_s4845" inset=".1mm,.1mm,.1mm,.1mm">
                <w:txbxContent>
                  <w:p w:rsidR="00C646A7" w:rsidRPr="000C09C7" w:rsidRDefault="00C646A7" w:rsidP="00B377E0">
                    <w:pPr>
                      <w:pStyle w:val="afe"/>
                      <w:rPr>
                        <w:spacing w:val="-18"/>
                        <w:sz w:val="20"/>
                        <w:szCs w:val="20"/>
                      </w:rPr>
                    </w:pPr>
                    <w:r w:rsidRPr="000C09C7">
                      <w:rPr>
                        <w:spacing w:val="-18"/>
                        <w:sz w:val="20"/>
                        <w:szCs w:val="20"/>
                      </w:rPr>
                      <w:t>№док.</w:t>
                    </w:r>
                  </w:p>
                </w:txbxContent>
              </v:textbox>
            </v:shape>
            <v:shape id="_x0000_s4846" type="#_x0000_t202" style="position:absolute;left:2835;top:14232;width:567;height:283;mso-position-horizontal-relative:margin;mso-position-vertical-relative:margin" strokeweight=".5pt">
              <v:textbox style="mso-next-textbox:#_x0000_s4846" inset=".1mm,.1mm,.1mm,.1mm">
                <w:txbxContent>
                  <w:p w:rsidR="00C646A7" w:rsidRPr="000C09C7" w:rsidRDefault="00C646A7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47" type="#_x0000_t202" style="position:absolute;left:3402;top:14799;width:850;height:283;mso-position-horizontal-relative:margin;mso-position-vertical-relative:margin" strokeweight=".5pt">
              <v:textbox style="mso-next-textbox:#_x0000_s4847" inset=".1mm,.1mm,.1mm,.1mm">
                <w:txbxContent>
                  <w:p w:rsidR="00C646A7" w:rsidRPr="000C09C7" w:rsidRDefault="00C646A7" w:rsidP="00B377E0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Подпись</w:t>
                    </w:r>
                  </w:p>
                </w:txbxContent>
              </v:textbox>
            </v:shape>
            <v:shape id="_x0000_s4848" type="#_x0000_t202" style="position:absolute;left:3402;top:14516;width:850;height:283;mso-position-horizontal-relative:margin;mso-position-vertical-relative:margin" strokeweight=".5pt">
              <v:textbox style="mso-next-textbox:#_x0000_s4848" inset=".1mm,.1mm,.1mm,.1mm">
                <w:txbxContent>
                  <w:p w:rsidR="00C646A7" w:rsidRPr="000C09C7" w:rsidRDefault="00C646A7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49" type="#_x0000_t202" style="position:absolute;left:3402;top:14232;width:850;height:283;mso-position-horizontal-relative:margin;mso-position-vertical-relative:margin" strokeweight=".5pt">
              <v:textbox style="mso-next-textbox:#_x0000_s4849" inset=".1mm,.1mm,.1mm,.1mm">
                <w:txbxContent>
                  <w:p w:rsidR="00C646A7" w:rsidRPr="000C09C7" w:rsidRDefault="00C646A7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50" type="#_x0000_t202" style="position:absolute;left:4253;top:14799;width:567;height:283;mso-position-horizontal-relative:margin;mso-position-vertical-relative:margin" strokeweight=".5pt">
              <v:textbox style="mso-next-textbox:#_x0000_s4850" inset=".1mm,.1mm,.1mm,.1mm">
                <w:txbxContent>
                  <w:p w:rsidR="00C646A7" w:rsidRPr="000C09C7" w:rsidRDefault="00C646A7" w:rsidP="00B377E0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Дата</w:t>
                    </w:r>
                  </w:p>
                </w:txbxContent>
              </v:textbox>
            </v:shape>
            <v:shape id="_x0000_s4851" type="#_x0000_t202" style="position:absolute;left:4253;top:14516;width:567;height:283;mso-position-horizontal-relative:margin;mso-position-vertical-relative:margin" strokeweight=".5pt">
              <v:textbox style="mso-next-textbox:#_x0000_s4851" inset=".1mm,.1mm,.1mm,.1mm">
                <w:txbxContent>
                  <w:p w:rsidR="00C646A7" w:rsidRPr="000C09C7" w:rsidRDefault="00C646A7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52" type="#_x0000_t202" style="position:absolute;left:4253;top:14232;width:567;height:283;mso-position-horizontal-relative:margin;mso-position-vertical-relative:margin" strokeweight=".5pt">
              <v:textbox style="mso-next-textbox:#_x0000_s4852" inset=".1mm,.1mm,.1mm,.1mm">
                <w:txbxContent>
                  <w:p w:rsidR="00C646A7" w:rsidRPr="000C09C7" w:rsidRDefault="00C646A7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</v:group>
          <v:group id="_x0000_s4853" style="position:absolute;left:1134;top:6237;width:10491;height:853;mso-position-horizontal-relative:page;mso-position-vertical-relative:page" coordorigin="1161,6354" coordsize="10491,853">
            <v:shape id="_x0000_s4854" type="#_x0000_t202" style="position:absolute;left:4847;top:6354;width:3713;height:850;mso-position-horizontal-relative:margin;mso-position-vertical-relative:margin" strokeweight="1.5pt">
              <v:textbox style="mso-next-textbox:#_x0000_s4854" inset=".1mm,.1mm,.1mm,.1mm">
                <w:txbxContent>
                  <w:p w:rsidR="00C646A7" w:rsidRPr="003A4A1F" w:rsidRDefault="00C646A7" w:rsidP="008A173F">
                    <w:pPr>
                      <w:pStyle w:val="afe"/>
                      <w:spacing w:before="240"/>
                      <w:rPr>
                        <w:sz w:val="22"/>
                        <w:szCs w:val="22"/>
                      </w:rPr>
                    </w:pPr>
                    <w:r w:rsidRPr="00D1370E">
                      <w:rPr>
                        <w:sz w:val="22"/>
                        <w:szCs w:val="22"/>
                      </w:rPr>
                      <w:t>РСГ-0</w:t>
                    </w:r>
                    <w:r>
                      <w:rPr>
                        <w:sz w:val="22"/>
                        <w:szCs w:val="22"/>
                      </w:rPr>
                      <w:t>17-31</w:t>
                    </w:r>
                    <w:r w:rsidRPr="00D1370E">
                      <w:rPr>
                        <w:sz w:val="22"/>
                        <w:szCs w:val="22"/>
                      </w:rPr>
                      <w:t>.0</w:t>
                    </w:r>
                    <w:r>
                      <w:rPr>
                        <w:sz w:val="22"/>
                        <w:szCs w:val="22"/>
                      </w:rPr>
                      <w:t>8</w:t>
                    </w:r>
                    <w:r w:rsidRPr="00D1370E">
                      <w:rPr>
                        <w:sz w:val="22"/>
                        <w:szCs w:val="22"/>
                      </w:rPr>
                      <w:t>-</w:t>
                    </w:r>
                    <w:r>
                      <w:rPr>
                        <w:sz w:val="22"/>
                        <w:szCs w:val="22"/>
                      </w:rPr>
                      <w:t>Р</w:t>
                    </w:r>
                    <w:r w:rsidRPr="00D1370E">
                      <w:rPr>
                        <w:sz w:val="22"/>
                        <w:szCs w:val="22"/>
                      </w:rPr>
                      <w:t>-</w:t>
                    </w:r>
                    <w:r>
                      <w:rPr>
                        <w:sz w:val="22"/>
                        <w:szCs w:val="22"/>
                      </w:rPr>
                      <w:t>ИОС1-СП</w:t>
                    </w:r>
                  </w:p>
                </w:txbxContent>
              </v:textbox>
            </v:shape>
            <v:shape id="_x0000_s4855" type="#_x0000_t202" style="position:absolute;left:11084;top:6354;width:567;height:397;mso-position-horizontal-relative:margin;mso-position-vertical-relative:margin" strokeweight="1.5pt">
              <v:textbox style="mso-next-textbox:#_x0000_s4855" inset=".1mm,.1mm,.1mm,.1mm">
                <w:txbxContent>
                  <w:p w:rsidR="00C646A7" w:rsidRPr="000C09C7" w:rsidRDefault="00C646A7" w:rsidP="00B377E0">
                    <w:pPr>
                      <w:pStyle w:val="afe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Лист</w:t>
                    </w:r>
                  </w:p>
                </w:txbxContent>
              </v:textbox>
            </v:shape>
            <v:shape id="_x0000_s4856" type="#_x0000_t202" style="position:absolute;left:11085;top:6753;width:567;height:454;mso-position-horizontal-relative:page;mso-position-vertical-relative:page" strokeweight="1.5pt">
              <v:textbox style="mso-next-textbox:#_x0000_s4856" inset=".1mm,.1mm,.1mm,.1mm">
                <w:txbxContent>
                  <w:p w:rsidR="00C646A7" w:rsidRPr="000C09C7" w:rsidRDefault="00C646A7" w:rsidP="00B377E0">
                    <w:pPr>
                      <w:pStyle w:val="afe"/>
                      <w:spacing w:before="120"/>
                      <w:rPr>
                        <w:sz w:val="20"/>
                        <w:szCs w:val="20"/>
                      </w:rPr>
                    </w:pPr>
                    <w:r>
                      <w:rPr>
                        <w:rStyle w:val="aff0"/>
                        <w:sz w:val="20"/>
                      </w:rPr>
                      <w:fldChar w:fldCharType="begin"/>
                    </w:r>
                    <w:r>
                      <w:rPr>
                        <w:rStyle w:val="aff0"/>
                        <w:sz w:val="20"/>
                      </w:rPr>
                      <w:instrText xml:space="preserve"> PAGE </w:instrText>
                    </w:r>
                    <w:r>
                      <w:rPr>
                        <w:rStyle w:val="aff0"/>
                        <w:sz w:val="20"/>
                      </w:rPr>
                      <w:fldChar w:fldCharType="separate"/>
                    </w:r>
                    <w:r w:rsidR="00A36616">
                      <w:rPr>
                        <w:rStyle w:val="aff0"/>
                        <w:noProof/>
                        <w:sz w:val="20"/>
                      </w:rPr>
                      <w:t>2</w:t>
                    </w:r>
                    <w:r>
                      <w:rPr>
                        <w:rStyle w:val="aff0"/>
                        <w:sz w:val="20"/>
                      </w:rPr>
                      <w:fldChar w:fldCharType="end"/>
                    </w:r>
                  </w:p>
                </w:txbxContent>
              </v:textbox>
            </v:shape>
            <v:line id="_x0000_s4857" style="position:absolute;mso-position-horizontal-relative:margin;mso-position-vertical-relative:margin" from="1161,6354" to="1161,7204" strokeweight="1.5pt"/>
            <v:line id="_x0000_s4858" style="position:absolute;mso-position-horizontal-relative:margin;mso-position-vertical-relative:margin" from="1728,6354" to="1728,7204" strokeweight="1.5pt"/>
            <v:line id="_x0000_s4859" style="position:absolute;mso-position-horizontal-relative:margin;mso-position-vertical-relative:margin" from="2295,6354" to="2295,7204" strokeweight="1.5pt"/>
            <v:line id="_x0000_s4860" style="position:absolute;mso-position-horizontal-relative:margin;mso-position-vertical-relative:margin" from="2862,6354" to="2862,7204" strokeweight="1.5pt"/>
            <v:line id="_x0000_s4861" style="position:absolute;mso-position-horizontal-relative:margin;mso-position-vertical-relative:margin" from="3429,6354" to="3429,7204" strokeweight="1.5pt"/>
            <v:line id="_x0000_s4862" style="position:absolute;mso-position-horizontal-relative:margin;mso-position-vertical-relative:margin" from="4280,6354" to="4280,7204" strokeweight="1.5pt"/>
            <v:line id="_x0000_s4863" style="position:absolute;mso-position-horizontal-relative:margin;mso-position-vertical-relative:margin" from="1161,7204" to="4846,7204" strokeweight="1.5pt"/>
            <v:line id="_x0000_s4864" style="position:absolute;mso-position-horizontal-relative:margin;mso-position-vertical-relative:margin" from="1161,6921" to="4846,6921" strokeweight="1.5pt"/>
            <v:line id="_x0000_s4865" style="position:absolute;mso-position-horizontal-relative:margin;mso-position-vertical-relative:margin" from="1161,6354" to="4846,6354" strokeweight="1.5pt"/>
            <v:shape id="_x0000_s4866" type="#_x0000_t202" style="position:absolute;left:8562;top:6356;width:2523;height:850;mso-position-horizontal-relative:page;mso-position-vertical-relative:page" filled="f" strokeweight="1.5pt">
              <v:textbox style="mso-next-textbox:#_x0000_s4866" inset=".1mm,.1mm,.1mm,.1mm">
                <w:txbxContent>
                  <w:tbl>
                    <w:tblPr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794"/>
                      <w:gridCol w:w="1729"/>
                    </w:tblGrid>
                    <w:tr w:rsidR="00C646A7" w:rsidRPr="005E53F8" w:rsidTr="005E53F8">
                      <w:trPr>
                        <w:cantSplit/>
                        <w:trHeight w:val="851"/>
                      </w:trPr>
                      <w:tc>
                        <w:tcPr>
                          <w:tcW w:w="794" w:type="dxa"/>
                          <w:noWrap/>
                          <w:vAlign w:val="center"/>
                        </w:tcPr>
                        <w:p w:rsidR="00C646A7" w:rsidRPr="0041571B" w:rsidRDefault="00C646A7" w:rsidP="004424D6">
                          <w:pPr>
                            <w:ind w:firstLine="0"/>
                          </w:pPr>
                        </w:p>
                      </w:tc>
                      <w:tc>
                        <w:tcPr>
                          <w:tcW w:w="1729" w:type="dxa"/>
                          <w:tcMar>
                            <w:left w:w="28" w:type="dxa"/>
                          </w:tcMar>
                          <w:vAlign w:val="center"/>
                        </w:tcPr>
                        <w:p w:rsidR="00C646A7" w:rsidRPr="005E53F8" w:rsidRDefault="00C646A7" w:rsidP="005E53F8">
                          <w:pPr>
                            <w:pStyle w:val="afe"/>
                            <w:jc w:val="left"/>
                            <w:rPr>
                              <w:szCs w:val="20"/>
                            </w:rPr>
                          </w:pPr>
                        </w:p>
                      </w:tc>
                    </w:tr>
                  </w:tbl>
                  <w:p w:rsidR="00C646A7" w:rsidRPr="00173D91" w:rsidRDefault="00C646A7" w:rsidP="00B377E0">
                    <w:pPr>
                      <w:rPr>
                        <w:szCs w:val="22"/>
                      </w:rPr>
                    </w:pPr>
                  </w:p>
                </w:txbxContent>
              </v:textbox>
            </v:shape>
          </v:group>
        </v:group>
      </w:pict>
    </w:r>
    <w:r>
      <w:rPr>
        <w:noProof/>
      </w:rPr>
      <w:pict>
        <v:shape id="_x0000_s4819" type="#_x0000_t202" style="position:absolute;left:0;text-align:left;margin-left:526.2pt;margin-top:827.8pt;width:52.45pt;height:11.35pt;z-index:251668992;mso-position-horizontal-relative:page;mso-position-vertical-relative:page" stroked="f">
          <v:textbox style="mso-next-textbox:#_x0000_s4819" inset="0,0,0,0">
            <w:txbxContent>
              <w:p w:rsidR="00C646A7" w:rsidRPr="000C09C7" w:rsidRDefault="00C646A7" w:rsidP="00B377E0">
                <w:pPr>
                  <w:pStyle w:val="afe"/>
                  <w:rPr>
                    <w:sz w:val="20"/>
                    <w:szCs w:val="20"/>
                  </w:rPr>
                </w:pPr>
                <w:r w:rsidRPr="000C09C7">
                  <w:rPr>
                    <w:sz w:val="20"/>
                    <w:szCs w:val="20"/>
                  </w:rPr>
                  <w:t>Формат А4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6A7" w:rsidRDefault="00CC40E3" w:rsidP="00BE5CC9">
    <w:pPr>
      <w:pStyle w:val="afc"/>
    </w:pPr>
    <w:r>
      <w:rPr>
        <w:noProof/>
      </w:rPr>
      <w:pict>
        <v:group id="_x0000_s4540" style="position:absolute;left:0;text-align:left;margin-left:14.2pt;margin-top:399.75pt;width:42.55pt;height:425.25pt;z-index:251663872;mso-position-horizontal-relative:page;mso-position-vertical-relative:page" coordorigin="3654,5324" coordsize="851,8505">
          <v:group id="_x0000_s4541" style="position:absolute;left:3654;top:5324;width:851;height:8505" coordorigin="283,7995" coordsize="851,8505">
            <v:group id="_x0000_s4542" style="position:absolute;left:454;top:11681;width:680;height:4819" coordorigin="454,11681" coordsize="680,4819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4543" type="#_x0000_t202" style="position:absolute;left:737;top:15083;width:397;height:1417;mso-position-horizontal-relative:margin;mso-position-vertical-relative:margin" strokeweight="1.5pt">
                <v:textbox style="layout-flow:vertical;mso-layout-flow-alt:bottom-to-top;mso-next-textbox:#_x0000_s4543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44" type="#_x0000_t202" style="position:absolute;left:454;top:15083;width:283;height:1417;mso-position-horizontal-relative:margin;mso-position-vertical-relative:margin" strokeweight="1.5pt">
                <v:textbox style="layout-flow:vertical;mso-layout-flow-alt:bottom-to-top;mso-next-textbox:#_x0000_s4544" inset=".1mm,.1mm,.1mm,.1mm">
                  <w:txbxContent>
                    <w:p w:rsidR="00C646A7" w:rsidRPr="00AC3BE3" w:rsidRDefault="00C646A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4545" type="#_x0000_t202" style="position:absolute;left:737;top:13098;width:397;height:1984;mso-position-horizontal-relative:margin;mso-position-vertical-relative:margin" strokeweight="1.5pt">
                <v:textbox style="layout-flow:vertical;mso-layout-flow-alt:bottom-to-top;mso-next-textbox:#_x0000_s4545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46" type="#_x0000_t202" style="position:absolute;left:454;top:13098;width:283;height:1984;mso-position-horizontal-relative:margin;mso-position-vertical-relative:margin" strokeweight="1.5pt">
                <v:textbox style="layout-flow:vertical;mso-layout-flow-alt:bottom-to-top;mso-next-textbox:#_x0000_s4546" inset=".1mm,.1mm,.1mm,.1mm">
                  <w:txbxContent>
                    <w:p w:rsidR="00C646A7" w:rsidRPr="00AC3BE3" w:rsidRDefault="00C646A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Подп. и дата</w:t>
                      </w:r>
                    </w:p>
                  </w:txbxContent>
                </v:textbox>
              </v:shape>
              <v:shape id="_x0000_s4547" type="#_x0000_t202" style="position:absolute;left:737;top:11681;width:397;height:1417;mso-position-horizontal-relative:margin;mso-position-vertical-relative:margin" strokeweight="1.5pt">
                <v:textbox style="layout-flow:vertical;mso-layout-flow-alt:bottom-to-top;mso-next-textbox:#_x0000_s4547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48" type="#_x0000_t202" style="position:absolute;left:454;top:11681;width:283;height:1417;mso-position-horizontal-relative:margin;mso-position-vertical-relative:margin" strokeweight="1.5pt">
                <v:textbox style="layout-flow:vertical;mso-layout-flow-alt:bottom-to-top;mso-next-textbox:#_x0000_s4548" inset=".1mm,.1mm,.1mm,.1mm">
                  <w:txbxContent>
                    <w:p w:rsidR="00C646A7" w:rsidRPr="00AC3BE3" w:rsidRDefault="00C646A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Взам. инв. №</w:t>
                      </w:r>
                    </w:p>
                  </w:txbxContent>
                </v:textbox>
              </v:shape>
            </v:group>
            <v:group id="_x0000_s4549" style="position:absolute;left:283;top:7995;width:850;height:3686" coordorigin="283,7995" coordsize="850,3686">
              <v:shape id="_x0000_s4550" type="#_x0000_t202" style="position:absolute;left:850;top:10547;width:283;height:1134;mso-position-horizontal-relative:margin;mso-position-vertical-relative:margin" strokeweight=".5pt">
                <v:textbox style="layout-flow:vertical;mso-layout-flow-alt:bottom-to-top;mso-next-textbox:#_x0000_s4550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1" type="#_x0000_t202" style="position:absolute;left:567;top:10547;width:283;height:1134;mso-position-horizontal-relative:margin;mso-position-vertical-relative:margin" strokeweight=".5pt">
                <v:textbox style="layout-flow:vertical;mso-layout-flow-alt:bottom-to-top;mso-next-textbox:#_x0000_s4551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2" type="#_x0000_t202" style="position:absolute;left:283;top:7995;width:283;height:3685;mso-position-horizontal-relative:margin;mso-position-vertical-relative:margin" strokeweight=".5pt">
                <v:textbox style="layout-flow:vertical;mso-layout-flow-alt:bottom-to-top;mso-next-textbox:#_x0000_s4552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Согласовано</w:t>
                      </w:r>
                    </w:p>
                  </w:txbxContent>
                </v:textbox>
              </v:shape>
              <v:shape id="_x0000_s4553" type="#_x0000_t202" style="position:absolute;left:850;top:9413;width:283;height:1134;mso-position-horizontal-relative:margin;mso-position-vertical-relative:margin" strokeweight=".5pt">
                <v:textbox style="layout-flow:vertical;mso-layout-flow-alt:bottom-to-top;mso-next-textbox:#_x0000_s4553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4" type="#_x0000_t202" style="position:absolute;left:567;top:9413;width:283;height:1134;mso-position-horizontal-relative:margin;mso-position-vertical-relative:margin" strokeweight=".5pt">
                <v:textbox style="layout-flow:vertical;mso-layout-flow-alt:bottom-to-top;mso-next-textbox:#_x0000_s4554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5" type="#_x0000_t202" style="position:absolute;left:850;top:8562;width:283;height:850;mso-position-horizontal-relative:margin;mso-position-vertical-relative:margin" strokeweight=".5pt">
                <v:textbox style="layout-flow:vertical;mso-layout-flow-alt:bottom-to-top;mso-next-textbox:#_x0000_s4555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6" type="#_x0000_t202" style="position:absolute;left:567;top:8562;width:283;height:850;mso-position-horizontal-relative:margin;mso-position-vertical-relative:margin" strokeweight=".5pt">
                <v:textbox style="layout-flow:vertical;mso-layout-flow-alt:bottom-to-top;mso-next-textbox:#_x0000_s4556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7" type="#_x0000_t202" style="position:absolute;left:850;top:7995;width:283;height:567;mso-position-horizontal-relative:margin;mso-position-vertical-relative:margin" strokeweight=".5pt">
                <v:textbox style="layout-flow:vertical;mso-layout-flow-alt:bottom-to-top;mso-next-textbox:#_x0000_s4557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8" type="#_x0000_t202" style="position:absolute;left:567;top:7995;width:283;height:567;mso-position-horizontal-relative:margin;mso-position-vertical-relative:margin" strokeweight=".5pt">
                <v:textbox style="layout-flow:vertical;mso-layout-flow-alt:bottom-to-top;mso-next-textbox:#_x0000_s4558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v:group>
          </v:group>
          <v:line id="_x0000_s4559" style="position:absolute;flip:y;mso-position-horizontal-relative:page;mso-position-vertical-relative:page" from="4502,5324" to="4502,9009" strokeweight="1.5pt"/>
          <w10:wrap anchorx="page" anchory="page"/>
        </v:group>
      </w:pict>
    </w:r>
  </w:p>
  <w:p w:rsidR="00C646A7" w:rsidRDefault="00C646A7" w:rsidP="00BE5CC9">
    <w:pPr>
      <w:pStyle w:val="afc"/>
    </w:pPr>
  </w:p>
  <w:p w:rsidR="00C646A7" w:rsidRDefault="00C646A7" w:rsidP="00BE5CC9">
    <w:pPr>
      <w:pStyle w:val="afc"/>
    </w:pPr>
  </w:p>
  <w:p w:rsidR="00C646A7" w:rsidRDefault="00C646A7" w:rsidP="00BE5CC9">
    <w:pPr>
      <w:pStyle w:val="afc"/>
    </w:pPr>
  </w:p>
  <w:p w:rsidR="00C646A7" w:rsidRDefault="00C646A7" w:rsidP="00BE5CC9">
    <w:pPr>
      <w:pStyle w:val="afc"/>
    </w:pPr>
  </w:p>
  <w:p w:rsidR="00C646A7" w:rsidRDefault="00C646A7" w:rsidP="00BE5CC9">
    <w:pPr>
      <w:pStyle w:val="afc"/>
    </w:pPr>
  </w:p>
  <w:p w:rsidR="00C646A7" w:rsidRDefault="00CC40E3" w:rsidP="00BE5CC9">
    <w:pPr>
      <w:pStyle w:val="afc"/>
    </w:pPr>
    <w:r>
      <w:rPr>
        <w:noProof/>
      </w:rPr>
      <w:pict>
        <v:group id="_x0000_s4563" style="position:absolute;left:0;text-align:left;margin-left:56.7pt;margin-top:711.6pt;width:524.5pt;height:113.4pt;z-index:251665920;mso-position-horizontal-relative:page;mso-position-vertical-relative:page" coordorigin="1134,10206" coordsize="10490,2268">
          <v:group id="_x0000_s4564" style="position:absolute;left:1134;top:10206;width:3686;height:2268;mso-position-horizontal-relative:page;mso-position-vertical-relative:page" coordorigin="1134,14232" coordsize="3686,2268">
            <v:shape id="_x0000_s4565" type="#_x0000_t202" style="position:absolute;left:1134;top:16217;width:1134;height:283;mso-position-horizontal-relative:margin;mso-position-vertical-relative:margin">
              <v:textbox style="mso-next-textbox:#_x0000_s4565" inset=".1mm,.1mm,.1mm,.1mm">
                <w:txbxContent>
                  <w:p w:rsidR="00C646A7" w:rsidRPr="00A1336F" w:rsidRDefault="00C646A7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ГИП</w:t>
                    </w:r>
                  </w:p>
                </w:txbxContent>
              </v:textbox>
            </v:shape>
            <v:shape id="_x0000_s4566" type="#_x0000_t202" style="position:absolute;left:1134;top:15933;width:1134;height:283;mso-position-horizontal-relative:margin;mso-position-vertical-relative:margin">
              <v:textbox style="mso-next-textbox:#_x0000_s4566" inset=".1mm,.1mm,.1mm,.1mm">
                <w:txbxContent>
                  <w:p w:rsidR="00C646A7" w:rsidRPr="00A1336F" w:rsidRDefault="00C646A7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4567" type="#_x0000_t202" style="position:absolute;left:1134;top:15650;width:1134;height:283;mso-position-horizontal-relative:margin;mso-position-vertical-relative:margin">
              <v:textbox style="mso-next-textbox:#_x0000_s4567" inset=".1mm,.1mm,.1mm,.1mm">
                <w:txbxContent>
                  <w:p w:rsidR="00C646A7" w:rsidRPr="003A4A1F" w:rsidRDefault="00C646A7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Проверил</w:t>
                    </w:r>
                  </w:p>
                </w:txbxContent>
              </v:textbox>
            </v:shape>
            <v:shape id="_x0000_s4568" type="#_x0000_t202" style="position:absolute;left:1134;top:15366;width:1134;height:283;mso-position-horizontal-relative:margin;mso-position-vertical-relative:margin">
              <v:textbox style="mso-next-textbox:#_x0000_s4568" inset=".1mm,.1mm,.1mm,.1mm">
                <w:txbxContent>
                  <w:p w:rsidR="00C646A7" w:rsidRPr="00A1336F" w:rsidRDefault="00C646A7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Гл.инженер</w:t>
                    </w:r>
                  </w:p>
                </w:txbxContent>
              </v:textbox>
            </v:shape>
            <v:shape id="_x0000_s4569" type="#_x0000_t202" style="position:absolute;left:1134;top:15083;width:1134;height:283;mso-position-horizontal-relative:margin;mso-position-vertical-relative:margin">
              <v:textbox style="mso-next-textbox:#_x0000_s4569" inset=".1mm,.1mm,.1mm,.1mm">
                <w:txbxContent>
                  <w:p w:rsidR="00C646A7" w:rsidRPr="00A1336F" w:rsidRDefault="00C646A7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Разраб.</w:t>
                    </w:r>
                  </w:p>
                </w:txbxContent>
              </v:textbox>
            </v:shape>
            <v:shape id="_x0000_s4570" type="#_x0000_t202" style="position:absolute;left:2268;top:16217;width:1134;height:283;mso-position-horizontal-relative:margin;mso-position-vertical-relative:margin">
              <v:textbox style="mso-next-textbox:#_x0000_s4570" inset=".1mm,.1mm,.1mm,.1mm">
                <w:txbxContent>
                  <w:p w:rsidR="00C646A7" w:rsidRPr="001D3614" w:rsidRDefault="00C646A7" w:rsidP="005608DE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Морский</w:t>
                    </w:r>
                  </w:p>
                  <w:p w:rsidR="00C646A7" w:rsidRPr="001D3614" w:rsidRDefault="00C646A7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4571" type="#_x0000_t202" style="position:absolute;left:2268;top:15933;width:1134;height:283;mso-position-horizontal-relative:margin;mso-position-vertical-relative:margin">
              <v:textbox style="mso-next-textbox:#_x0000_s4571" inset=".1mm,.1mm,.1mm,.1mm">
                <w:txbxContent>
                  <w:p w:rsidR="00C646A7" w:rsidRPr="00135B12" w:rsidRDefault="00C646A7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4572" type="#_x0000_t202" style="position:absolute;left:2268;top:15650;width:1134;height:283;mso-position-horizontal-relative:margin;mso-position-vertical-relative:margin">
              <v:textbox style="mso-next-textbox:#_x0000_s4572" inset=".1mm,.1mm,.1mm,.1mm">
                <w:txbxContent>
                  <w:p w:rsidR="00C646A7" w:rsidRPr="001D3614" w:rsidRDefault="00C646A7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4573" type="#_x0000_t202" style="position:absolute;left:2268;top:15366;width:1134;height:283;mso-position-horizontal-relative:margin;mso-position-vertical-relative:margin">
              <v:textbox style="mso-next-textbox:#_x0000_s4573" inset=".1mm,.1mm,.1mm,.1mm">
                <w:txbxContent>
                  <w:p w:rsidR="00C646A7" w:rsidRPr="001D3614" w:rsidRDefault="00C646A7" w:rsidP="005608DE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Морский</w:t>
                    </w:r>
                  </w:p>
                  <w:p w:rsidR="00C646A7" w:rsidRPr="001D3614" w:rsidRDefault="00C646A7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4574" type="#_x0000_t202" style="position:absolute;left:2268;top:15083;width:1134;height:283;mso-position-horizontal-relative:margin;mso-position-vertical-relative:margin">
              <v:textbox style="mso-next-textbox:#_x0000_s4574" inset=".1mm,.1mm,.1mm,.1mm">
                <w:txbxContent>
                  <w:p w:rsidR="00C646A7" w:rsidRPr="001D3614" w:rsidRDefault="00C646A7" w:rsidP="00A46E59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Богатырев</w:t>
                    </w:r>
                  </w:p>
                  <w:p w:rsidR="00C646A7" w:rsidRPr="0037582A" w:rsidRDefault="00C646A7" w:rsidP="000257B0">
                    <w:pPr>
                      <w:pStyle w:val="afe"/>
                      <w:jc w:val="left"/>
                      <w:rPr>
                        <w:szCs w:val="20"/>
                      </w:rPr>
                    </w:pPr>
                  </w:p>
                </w:txbxContent>
              </v:textbox>
            </v:shape>
            <v:shape id="_x0000_s4575" type="#_x0000_t202" style="position:absolute;left:3402;top:16217;width:850;height:283;mso-position-horizontal-relative:margin;mso-position-vertical-relative:margin">
              <v:textbox style="mso-next-textbox:#_x0000_s4575" inset=".1mm,.1mm,.1mm,.1mm">
                <w:txbxContent>
                  <w:p w:rsidR="00C646A7" w:rsidRPr="00A1336F" w:rsidRDefault="00C646A7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76" type="#_x0000_t202" style="position:absolute;left:3402;top:15933;width:850;height:283;mso-position-horizontal-relative:margin;mso-position-vertical-relative:margin">
              <v:textbox style="mso-next-textbox:#_x0000_s4576" inset=".1mm,.1mm,.1mm,.1mm">
                <w:txbxContent>
                  <w:p w:rsidR="00C646A7" w:rsidRPr="00A1336F" w:rsidRDefault="00C646A7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77" type="#_x0000_t202" style="position:absolute;left:3402;top:15650;width:850;height:283;mso-position-horizontal-relative:margin;mso-position-vertical-relative:margin">
              <v:textbox style="mso-next-textbox:#_x0000_s4577" inset=".1mm,.1mm,.1mm,.1mm">
                <w:txbxContent>
                  <w:p w:rsidR="00C646A7" w:rsidRPr="00A1336F" w:rsidRDefault="00C646A7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78" type="#_x0000_t202" style="position:absolute;left:3402;top:15366;width:850;height:283;mso-position-horizontal-relative:margin;mso-position-vertical-relative:margin">
              <v:textbox style="mso-next-textbox:#_x0000_s4578" inset=".1mm,.1mm,.1mm,.1mm">
                <w:txbxContent>
                  <w:p w:rsidR="00C646A7" w:rsidRPr="00A1336F" w:rsidRDefault="00C646A7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79" type="#_x0000_t202" style="position:absolute;left:3402;top:15083;width:850;height:283;mso-position-horizontal-relative:margin;mso-position-vertical-relative:margin">
              <v:textbox style="mso-next-textbox:#_x0000_s4579" inset=".1mm,.1mm,.1mm,.1mm">
                <w:txbxContent>
                  <w:p w:rsidR="00C646A7" w:rsidRPr="00A1336F" w:rsidRDefault="00C646A7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0" type="#_x0000_t202" style="position:absolute;left:4253;top:16217;width:567;height:283;mso-position-horizontal-relative:margin;mso-position-vertical-relative:margin">
              <v:textbox style="mso-next-textbox:#_x0000_s4580" inset=".1mm,.1mm,.1mm,.1mm">
                <w:txbxContent>
                  <w:p w:rsidR="00C646A7" w:rsidRPr="00AC3BE3" w:rsidRDefault="00C646A7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1" type="#_x0000_t202" style="position:absolute;left:4253;top:15933;width:567;height:283;mso-position-horizontal-relative:margin;mso-position-vertical-relative:margin">
              <v:textbox style="mso-next-textbox:#_x0000_s4581" inset=".1mm,.1mm,.1mm,.1mm">
                <w:txbxContent>
                  <w:p w:rsidR="00C646A7" w:rsidRPr="00AC3BE3" w:rsidRDefault="00C646A7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2" type="#_x0000_t202" style="position:absolute;left:4253;top:15650;width:567;height:283;mso-position-horizontal-relative:margin;mso-position-vertical-relative:margin">
              <v:textbox style="mso-next-textbox:#_x0000_s4582" inset=".1mm,.1mm,.1mm,.1mm">
                <w:txbxContent>
                  <w:p w:rsidR="00C646A7" w:rsidRPr="00AC3BE3" w:rsidRDefault="00C646A7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3" type="#_x0000_t202" style="position:absolute;left:4253;top:15366;width:567;height:283;mso-position-horizontal-relative:margin;mso-position-vertical-relative:margin">
              <v:textbox style="mso-next-textbox:#_x0000_s4583" inset=".1mm,.1mm,.1mm,.1mm">
                <w:txbxContent>
                  <w:p w:rsidR="00C646A7" w:rsidRPr="00AC3BE3" w:rsidRDefault="00C646A7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4" type="#_x0000_t202" style="position:absolute;left:4253;top:15083;width:567;height:283;mso-position-horizontal-relative:margin;mso-position-vertical-relative:margin">
              <v:textbox style="mso-next-textbox:#_x0000_s4584" inset=".1mm,.1mm,.1mm,.1mm">
                <w:txbxContent>
                  <w:p w:rsidR="00C646A7" w:rsidRPr="00A1336F" w:rsidRDefault="00C646A7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5" type="#_x0000_t202" style="position:absolute;left:1134;top:14799;width:567;height:283;mso-position-horizontal-relative:margin;mso-position-vertical-relative:margin">
              <v:textbox style="mso-next-textbox:#_x0000_s4585" inset=".1mm,.1mm,.1mm,.1mm">
                <w:txbxContent>
                  <w:p w:rsidR="00C646A7" w:rsidRPr="00AC3BE3" w:rsidRDefault="00C646A7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AC3BE3">
                      <w:rPr>
                        <w:sz w:val="20"/>
                        <w:szCs w:val="20"/>
                      </w:rPr>
                      <w:t>Изм.</w:t>
                    </w:r>
                  </w:p>
                </w:txbxContent>
              </v:textbox>
            </v:shape>
            <v:shape id="_x0000_s4586" type="#_x0000_t202" style="position:absolute;left:1134;top:14516;width:567;height:283;mso-position-horizontal-relative:margin;mso-position-vertical-relative:margin">
              <v:textbox style="mso-next-textbox:#_x0000_s4586" inset=".1mm,.1mm,.1mm,.1mm">
                <w:txbxContent>
                  <w:p w:rsidR="00C646A7" w:rsidRPr="00AC3BE3" w:rsidRDefault="00C646A7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7" type="#_x0000_t202" style="position:absolute;left:1134;top:14232;width:567;height:283;mso-position-horizontal-relative:margin;mso-position-vertical-relative:margin">
              <v:textbox style="mso-next-textbox:#_x0000_s4587" inset=".1mm,.1mm,.1mm,.1mm">
                <w:txbxContent>
                  <w:p w:rsidR="00C646A7" w:rsidRPr="00AC3BE3" w:rsidRDefault="00C646A7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8" type="#_x0000_t202" style="position:absolute;left:1701;top:14799;width:567;height:283;mso-position-horizontal-relative:margin;mso-position-vertical-relative:margin">
              <v:textbox style="mso-next-textbox:#_x0000_s4588" inset=".1mm,.1mm,.1mm,.1mm">
                <w:txbxContent>
                  <w:p w:rsidR="00C646A7" w:rsidRPr="00AC3BE3" w:rsidRDefault="00C646A7">
                    <w:pPr>
                      <w:pStyle w:val="afe"/>
                      <w:rPr>
                        <w:spacing w:val="-18"/>
                        <w:sz w:val="20"/>
                        <w:szCs w:val="20"/>
                      </w:rPr>
                    </w:pPr>
                    <w:r w:rsidRPr="00AC3BE3">
                      <w:rPr>
                        <w:spacing w:val="-18"/>
                        <w:sz w:val="20"/>
                        <w:szCs w:val="20"/>
                      </w:rPr>
                      <w:t>Кол.уч.</w:t>
                    </w:r>
                  </w:p>
                </w:txbxContent>
              </v:textbox>
            </v:shape>
            <v:shape id="_x0000_s4589" type="#_x0000_t202" style="position:absolute;left:1701;top:14516;width:567;height:283;mso-position-horizontal-relative:margin;mso-position-vertical-relative:margin">
              <v:textbox style="mso-next-textbox:#_x0000_s4589" inset=".1mm,.1mm,.1mm,.1mm">
                <w:txbxContent>
                  <w:p w:rsidR="00C646A7" w:rsidRPr="00AC3BE3" w:rsidRDefault="00C646A7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0" type="#_x0000_t202" style="position:absolute;left:1701;top:14232;width:567;height:283;mso-position-horizontal-relative:margin;mso-position-vertical-relative:margin">
              <v:textbox style="mso-next-textbox:#_x0000_s4590" inset=".1mm,.1mm,.1mm,.1mm">
                <w:txbxContent>
                  <w:p w:rsidR="00C646A7" w:rsidRPr="00AC3BE3" w:rsidRDefault="00C646A7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1" type="#_x0000_t202" style="position:absolute;left:2268;top:14799;width:567;height:283;mso-position-horizontal-relative:margin;mso-position-vertical-relative:margin">
              <v:textbox style="mso-next-textbox:#_x0000_s4591" inset=".1mm,.1mm,.1mm,.1mm">
                <w:txbxContent>
                  <w:p w:rsidR="00C646A7" w:rsidRPr="00AC3BE3" w:rsidRDefault="00C646A7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AC3BE3">
                      <w:rPr>
                        <w:sz w:val="20"/>
                        <w:szCs w:val="20"/>
                      </w:rPr>
                      <w:t>Лист</w:t>
                    </w:r>
                  </w:p>
                </w:txbxContent>
              </v:textbox>
            </v:shape>
            <v:shape id="_x0000_s4592" type="#_x0000_t202" style="position:absolute;left:2268;top:14516;width:567;height:283;mso-position-horizontal-relative:margin;mso-position-vertical-relative:margin">
              <v:textbox style="mso-next-textbox:#_x0000_s4592" inset=".1mm,.1mm,.1mm,.1mm">
                <w:txbxContent>
                  <w:p w:rsidR="00C646A7" w:rsidRPr="00AC3BE3" w:rsidRDefault="00C646A7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3" type="#_x0000_t202" style="position:absolute;left:2268;top:14232;width:567;height:283;mso-position-horizontal-relative:margin;mso-position-vertical-relative:margin">
              <v:textbox style="mso-next-textbox:#_x0000_s4593" inset=".1mm,.1mm,.1mm,.1mm">
                <w:txbxContent>
                  <w:p w:rsidR="00C646A7" w:rsidRPr="00AC3BE3" w:rsidRDefault="00C646A7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4" type="#_x0000_t202" style="position:absolute;left:2835;top:14799;width:567;height:283;mso-position-horizontal-relative:margin;mso-position-vertical-relative:margin">
              <v:textbox style="mso-next-textbox:#_x0000_s4594" inset=".1mm,.1mm,.1mm,.1mm">
                <w:txbxContent>
                  <w:p w:rsidR="00C646A7" w:rsidRPr="00AC3BE3" w:rsidRDefault="00C646A7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AC3BE3">
                      <w:rPr>
                        <w:spacing w:val="-18"/>
                        <w:sz w:val="20"/>
                        <w:szCs w:val="20"/>
                      </w:rPr>
                      <w:t>№док</w:t>
                    </w:r>
                    <w:r w:rsidRPr="00AC3BE3">
                      <w:rPr>
                        <w:sz w:val="20"/>
                        <w:szCs w:val="20"/>
                      </w:rPr>
                      <w:t>.</w:t>
                    </w:r>
                  </w:p>
                </w:txbxContent>
              </v:textbox>
            </v:shape>
            <v:shape id="_x0000_s4595" type="#_x0000_t202" style="position:absolute;left:2835;top:14516;width:567;height:283;mso-position-horizontal-relative:margin;mso-position-vertical-relative:margin">
              <v:textbox style="mso-next-textbox:#_x0000_s4595" inset=".1mm,.1mm,.1mm,.1mm">
                <w:txbxContent>
                  <w:p w:rsidR="00C646A7" w:rsidRPr="00AC3BE3" w:rsidRDefault="00C646A7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6" type="#_x0000_t202" style="position:absolute;left:2835;top:14232;width:567;height:283;mso-position-horizontal-relative:margin;mso-position-vertical-relative:margin">
              <v:textbox style="mso-next-textbox:#_x0000_s4596" inset=".1mm,.1mm,.1mm,.1mm">
                <w:txbxContent>
                  <w:p w:rsidR="00C646A7" w:rsidRPr="00AC3BE3" w:rsidRDefault="00C646A7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7" type="#_x0000_t202" style="position:absolute;left:3402;top:14799;width:850;height:283;mso-position-horizontal-relative:margin;mso-position-vertical-relative:margin">
              <v:textbox style="mso-next-textbox:#_x0000_s4597" inset=".1mm,.1mm,.1mm,.1mm">
                <w:txbxContent>
                  <w:p w:rsidR="00C646A7" w:rsidRPr="00AC3BE3" w:rsidRDefault="00C646A7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AC3BE3">
                      <w:rPr>
                        <w:sz w:val="20"/>
                        <w:szCs w:val="20"/>
                      </w:rPr>
                      <w:t>Подпись</w:t>
                    </w:r>
                  </w:p>
                </w:txbxContent>
              </v:textbox>
            </v:shape>
            <v:shape id="_x0000_s4598" type="#_x0000_t202" style="position:absolute;left:3402;top:14516;width:850;height:283;mso-position-horizontal-relative:margin;mso-position-vertical-relative:margin">
              <v:textbox style="mso-next-textbox:#_x0000_s4598" inset=".1mm,.1mm,.1mm,.1mm">
                <w:txbxContent>
                  <w:p w:rsidR="00C646A7" w:rsidRPr="00AC3BE3" w:rsidRDefault="00C646A7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9" type="#_x0000_t202" style="position:absolute;left:3402;top:14232;width:850;height:283;mso-position-horizontal-relative:margin;mso-position-vertical-relative:margin">
              <v:textbox style="mso-next-textbox:#_x0000_s4599" inset=".1mm,.1mm,.1mm,.1mm">
                <w:txbxContent>
                  <w:p w:rsidR="00C646A7" w:rsidRPr="00AC3BE3" w:rsidRDefault="00C646A7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600" type="#_x0000_t202" style="position:absolute;left:4253;top:14799;width:567;height:283;mso-position-horizontal-relative:margin;mso-position-vertical-relative:margin">
              <v:textbox style="mso-next-textbox:#_x0000_s4600" inset=".1mm,.1mm,.1mm,.1mm">
                <w:txbxContent>
                  <w:p w:rsidR="00C646A7" w:rsidRPr="00AC3BE3" w:rsidRDefault="00C646A7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AC3BE3">
                      <w:rPr>
                        <w:sz w:val="20"/>
                        <w:szCs w:val="20"/>
                      </w:rPr>
                      <w:t>Дата</w:t>
                    </w:r>
                  </w:p>
                </w:txbxContent>
              </v:textbox>
            </v:shape>
            <v:shape id="_x0000_s4601" type="#_x0000_t202" style="position:absolute;left:4253;top:14516;width:567;height:283;mso-position-horizontal-relative:margin;mso-position-vertical-relative:margin">
              <v:textbox style="mso-next-textbox:#_x0000_s4601" inset=".1mm,.1mm,.1mm,.1mm">
                <w:txbxContent>
                  <w:p w:rsidR="00C646A7" w:rsidRPr="00AC3BE3" w:rsidRDefault="00C646A7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602" type="#_x0000_t202" style="position:absolute;left:4253;top:14232;width:567;height:283;mso-position-horizontal-relative:margin;mso-position-vertical-relative:margin">
              <v:textbox style="mso-next-textbox:#_x0000_s4602" inset=".1mm,.1mm,.1mm,.1mm">
                <w:txbxContent>
                  <w:p w:rsidR="00C646A7" w:rsidRPr="00AC3BE3" w:rsidRDefault="00C646A7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</v:group>
          <v:group id="_x0000_s4603" style="position:absolute;left:1134;top:10206;width:10490;height:2268" coordorigin="1134,10206" coordsize="10490,2268">
            <v:line id="_x0000_s4604" style="position:absolute;mso-position-horizontal-relative:page;mso-position-vertical-relative:page" from="1134,12474" to="4819,12474" strokeweight="1.5pt"/>
            <v:line id="_x0000_s4605" style="position:absolute;mso-position-horizontal-relative:page;mso-position-vertical-relative:page" from="1134,10773" to="4819,10773" strokeweight="1.5pt"/>
            <v:line id="_x0000_s4606" style="position:absolute;mso-position-horizontal-relative:page;mso-position-vertical-relative:page" from="1134,11057" to="4819,11057" strokeweight="1.5pt"/>
            <v:line id="_x0000_s4607" style="position:absolute;mso-position-horizontal-relative:page;mso-position-vertical-relative:page" from="1134,10206" to="4819,10206" strokeweight="1.5pt"/>
            <v:line id="_x0000_s4608" style="position:absolute;mso-position-horizontal-relative:page;mso-position-vertical-relative:page" from="1701,10206" to="1701,11056" strokeweight="1.5pt"/>
            <v:line id="_x0000_s4609" style="position:absolute;mso-position-horizontal-relative:page;mso-position-vertical-relative:page" from="2835,10206" to="2835,11056" strokeweight="1.5pt"/>
            <v:line id="_x0000_s4610" style="position:absolute;mso-position-horizontal-relative:page;mso-position-vertical-relative:page" from="2268,10206" to="2268,12474" strokeweight="1.5pt"/>
            <v:line id="_x0000_s4611" style="position:absolute;mso-position-horizontal-relative:page;mso-position-vertical-relative:page" from="3402,10206" to="3402,12474" strokeweight="1.5pt"/>
            <v:line id="_x0000_s4612" style="position:absolute;mso-position-horizontal-relative:page;mso-position-vertical-relative:page" from="4253,10206" to="4253,12474" strokeweight="1.5pt"/>
            <v:line id="_x0000_s4613" style="position:absolute;mso-position-horizontal-relative:page;mso-position-vertical-relative:page" from="1134,10206" to="1134,12474" strokeweight="1.5pt"/>
            <v:group id="_x0000_s4614" style="position:absolute;left:4820;top:10206;width:6804;height:2268" coordorigin="4820,10206" coordsize="6804,2268">
              <v:group id="_x0000_s4615" style="position:absolute;left:4820;top:11057;width:6804;height:1417;mso-position-horizontal-relative:page;mso-position-vertical-relative:page" coordorigin="4847,10985" coordsize="6804,1417">
                <v:shape id="_x0000_s4616" type="#_x0000_t202" style="position:absolute;left:4847;top:10985;width:3969;height:1417;mso-position-horizontal-relative:margin;mso-position-vertical-relative:margin" strokeweight="1.5pt">
                  <v:textbox style="mso-next-textbox:#_x0000_s4616" inset=".1mm,.1mm,.1mm,.1mm">
                    <w:txbxContent>
                      <w:p w:rsidR="00C646A7" w:rsidRPr="00F9228C" w:rsidRDefault="00C646A7" w:rsidP="00521619">
                        <w:pPr>
                          <w:pStyle w:val="afe"/>
                          <w:spacing w:before="48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Состав проектной документации</w:t>
                        </w:r>
                      </w:p>
                      <w:p w:rsidR="00C646A7" w:rsidRPr="003A4A1F" w:rsidRDefault="00C646A7">
                        <w:pPr>
                          <w:pStyle w:val="afe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  <v:shape id="_x0000_s4617" type="#_x0000_t202" style="position:absolute;left:8816;top:11552;width:2835;height:850;mso-position-horizontal-relative:margin;mso-position-vertical-relative:margin" strokeweight="1.5pt">
                  <v:textbox style="mso-next-textbox:#_x0000_s4617" inset=".1mm,.1mm,.1mm,.1mm">
                    <w:txbxContent>
                      <w:tbl>
                        <w:tblPr>
                          <w:tblW w:w="8932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4253"/>
                          <w:gridCol w:w="2694"/>
                          <w:gridCol w:w="1985"/>
                        </w:tblGrid>
                        <w:tr w:rsidR="00C646A7" w:rsidRPr="005E53F8" w:rsidTr="00204206">
                          <w:trPr>
                            <w:cantSplit/>
                            <w:trHeight w:val="851"/>
                          </w:trPr>
                          <w:tc>
                            <w:tcPr>
                              <w:tcW w:w="4253" w:type="dxa"/>
                              <w:vAlign w:val="center"/>
                            </w:tcPr>
                            <w:p w:rsidR="00C646A7" w:rsidRPr="005E53F8" w:rsidRDefault="00C646A7" w:rsidP="00204206">
                              <w:pPr>
                                <w:pStyle w:val="afe"/>
                                <w:ind w:right="1559"/>
                                <w:rPr>
                                  <w:szCs w:val="20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ООО «</w:t>
                              </w:r>
                              <w:r w:rsidRPr="005B4B1E">
                                <w:rPr>
                                  <w:sz w:val="22"/>
                                  <w:szCs w:val="22"/>
                                </w:rPr>
                                <w:t>РС ГРУПП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»</w:t>
                              </w:r>
                            </w:p>
                          </w:tc>
                          <w:tc>
                            <w:tcPr>
                              <w:tcW w:w="2694" w:type="dxa"/>
                              <w:vAlign w:val="center"/>
                            </w:tcPr>
                            <w:p w:rsidR="00C646A7" w:rsidRPr="004424D6" w:rsidRDefault="00C646A7" w:rsidP="004424D6">
                              <w:pPr>
                                <w:ind w:firstLine="0"/>
                                <w:jc w:val="center"/>
                              </w:pPr>
                              <w:r>
                                <w:t>ОАО «ВНИПИНефть»</w:t>
                              </w:r>
                            </w:p>
                          </w:tc>
                          <w:tc>
                            <w:tcPr>
                              <w:tcW w:w="1985" w:type="dxa"/>
                              <w:tcMar>
                                <w:left w:w="28" w:type="dxa"/>
                              </w:tcMar>
                              <w:vAlign w:val="center"/>
                            </w:tcPr>
                            <w:p w:rsidR="00C646A7" w:rsidRPr="005E53F8" w:rsidRDefault="00C646A7" w:rsidP="004424D6">
                              <w:pPr>
                                <w:pStyle w:val="afe"/>
                                <w:jc w:val="left"/>
                                <w:rPr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:rsidR="00C646A7" w:rsidRPr="0041571B" w:rsidRDefault="00C646A7"/>
                    </w:txbxContent>
                  </v:textbox>
                </v:shape>
                <v:shape id="_x0000_s4618" type="#_x0000_t202" style="position:absolute;left:8816;top:11268;width:850;height:283;mso-position-horizontal-relative:margin;mso-position-vertical-relative:margin" strokeweight="1.5pt">
                  <v:textbox style="mso-next-textbox:#_x0000_s4618" inset=".1mm,.1mm,.1mm,.1mm">
                    <w:txbxContent>
                      <w:p w:rsidR="00C646A7" w:rsidRPr="002559B2" w:rsidRDefault="00C646A7">
                        <w:pPr>
                          <w:pStyle w:val="afe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П</w:t>
                        </w:r>
                      </w:p>
                    </w:txbxContent>
                  </v:textbox>
                </v:shape>
                <v:shape id="_x0000_s4619" type="#_x0000_t202" style="position:absolute;left:8816;top:10985;width:850;height:283;mso-position-horizontal-relative:margin;mso-position-vertical-relative:margin" strokeweight="1.5pt">
                  <v:textbox style="mso-next-textbox:#_x0000_s4619" inset=".1mm,.1mm,.1mm,.1mm">
                    <w:txbxContent>
                      <w:p w:rsidR="00C646A7" w:rsidRPr="00AC3BE3" w:rsidRDefault="00C646A7">
                        <w:pPr>
                          <w:pStyle w:val="afe"/>
                          <w:rPr>
                            <w:sz w:val="20"/>
                            <w:szCs w:val="20"/>
                          </w:rPr>
                        </w:pPr>
                        <w:r w:rsidRPr="00AC3BE3">
                          <w:rPr>
                            <w:sz w:val="20"/>
                            <w:szCs w:val="20"/>
                          </w:rPr>
                          <w:t>Стадия</w:t>
                        </w:r>
                      </w:p>
                    </w:txbxContent>
                  </v:textbox>
                </v:shape>
                <v:shape id="_x0000_s4620" type="#_x0000_t202" style="position:absolute;left:9666;top:11268;width:850;height:283;mso-position-horizontal-relative:margin;mso-position-vertical-relative:margin" strokeweight="1.5pt">
                  <v:textbox style="mso-next-textbox:#_x0000_s4620" inset=".1mm,.1mm,.1mm,.1mm">
                    <w:txbxContent>
                      <w:p w:rsidR="00C646A7" w:rsidRPr="00AC3BE3" w:rsidRDefault="00C646A7">
                        <w:pPr>
                          <w:pStyle w:val="afe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Style w:val="aff0"/>
                            <w:sz w:val="20"/>
                          </w:rPr>
                          <w:fldChar w:fldCharType="begin"/>
                        </w:r>
                        <w:r>
                          <w:rPr>
                            <w:rStyle w:val="aff0"/>
                            <w:sz w:val="20"/>
                          </w:rPr>
                          <w:instrText xml:space="preserve"> PAGE </w:instrText>
                        </w:r>
                        <w:r>
                          <w:rPr>
                            <w:rStyle w:val="aff0"/>
                            <w:sz w:val="20"/>
                          </w:rPr>
                          <w:fldChar w:fldCharType="separate"/>
                        </w:r>
                        <w:r w:rsidR="00A36616">
                          <w:rPr>
                            <w:rStyle w:val="aff0"/>
                            <w:noProof/>
                            <w:sz w:val="20"/>
                          </w:rPr>
                          <w:t>1</w:t>
                        </w:r>
                        <w:r>
                          <w:rPr>
                            <w:rStyle w:val="aff0"/>
                            <w:sz w:val="20"/>
                          </w:rPr>
                          <w:fldChar w:fldCharType="end"/>
                        </w:r>
                      </w:p>
                    </w:txbxContent>
                  </v:textbox>
                </v:shape>
                <v:shape id="_x0000_s4621" type="#_x0000_t202" style="position:absolute;left:9666;top:10985;width:850;height:283;mso-position-horizontal-relative:margin;mso-position-vertical-relative:margin" strokeweight="1.5pt">
                  <v:textbox style="mso-next-textbox:#_x0000_s4621" inset=".1mm,.1mm,.1mm,.1mm">
                    <w:txbxContent>
                      <w:p w:rsidR="00C646A7" w:rsidRPr="00AC3BE3" w:rsidRDefault="00C646A7">
                        <w:pPr>
                          <w:pStyle w:val="afe"/>
                          <w:rPr>
                            <w:sz w:val="20"/>
                            <w:szCs w:val="20"/>
                          </w:rPr>
                        </w:pPr>
                        <w:r w:rsidRPr="00AC3BE3">
                          <w:rPr>
                            <w:sz w:val="20"/>
                            <w:szCs w:val="20"/>
                          </w:rPr>
                          <w:t>Лист</w:t>
                        </w:r>
                      </w:p>
                    </w:txbxContent>
                  </v:textbox>
                </v:shape>
                <v:shape id="_x0000_s4622" type="#_x0000_t202" style="position:absolute;left:10517;top:11268;width:1134;height:283;mso-position-horizontal-relative:margin;mso-position-vertical-relative:margin" strokeweight="1.5pt">
                  <v:textbox style="mso-next-textbox:#_x0000_s4622" inset=".1mm,.1mm,.1mm,.1mm">
                    <w:txbxContent>
                      <w:p w:rsidR="00C646A7" w:rsidRPr="00AC3BE3" w:rsidRDefault="00C646A7">
                        <w:pPr>
                          <w:pStyle w:val="afe"/>
                          <w:rPr>
                            <w:sz w:val="20"/>
                            <w:szCs w:val="20"/>
                            <w:lang w:val="en-US"/>
                          </w:rPr>
                        </w:pPr>
                      </w:p>
                    </w:txbxContent>
                  </v:textbox>
                </v:shape>
                <v:shape id="_x0000_s4623" type="#_x0000_t202" style="position:absolute;left:10517;top:10985;width:1134;height:283;mso-position-horizontal-relative:margin;mso-position-vertical-relative:margin" strokeweight="1.5pt">
                  <v:textbox style="mso-next-textbox:#_x0000_s4623" inset=".1mm,.1mm,.1mm,.1mm">
                    <w:txbxContent>
                      <w:p w:rsidR="00C646A7" w:rsidRPr="00AC3BE3" w:rsidRDefault="00C646A7">
                        <w:pPr>
                          <w:pStyle w:val="afe"/>
                          <w:rPr>
                            <w:sz w:val="20"/>
                            <w:szCs w:val="20"/>
                          </w:rPr>
                        </w:pPr>
                        <w:r w:rsidRPr="00AC3BE3">
                          <w:rPr>
                            <w:sz w:val="20"/>
                            <w:szCs w:val="20"/>
                          </w:rPr>
                          <w:t>Листов</w:t>
                        </w:r>
                      </w:p>
                    </w:txbxContent>
                  </v:textbox>
                </v:shape>
              </v:group>
              <v:shape id="_x0000_s4624" type="#_x0000_t202" style="position:absolute;left:4821;top:10206;width:4819;height:850;mso-position-horizontal-relative:page;mso-position-vertical-relative:page" strokeweight="1.5pt">
                <v:textbox style="mso-next-textbox:#_x0000_s4624" inset=".1mm,.1mm,.1mm,.1mm">
                  <w:txbxContent>
                    <w:p w:rsidR="00C646A7" w:rsidRPr="003A4A1F" w:rsidRDefault="00C646A7">
                      <w:pPr>
                        <w:pStyle w:val="afe"/>
                        <w:spacing w:before="240"/>
                        <w:rPr>
                          <w:sz w:val="22"/>
                          <w:szCs w:val="22"/>
                        </w:rPr>
                      </w:pPr>
                      <w:r w:rsidRPr="00D1370E">
                        <w:rPr>
                          <w:sz w:val="22"/>
                          <w:szCs w:val="22"/>
                        </w:rPr>
                        <w:t>РСГ-0</w:t>
                      </w:r>
                      <w:r>
                        <w:rPr>
                          <w:sz w:val="22"/>
                          <w:szCs w:val="22"/>
                        </w:rPr>
                        <w:t>17-31</w:t>
                      </w:r>
                      <w:r w:rsidRPr="00D1370E">
                        <w:rPr>
                          <w:sz w:val="22"/>
                          <w:szCs w:val="22"/>
                        </w:rPr>
                        <w:t>.0</w:t>
                      </w:r>
                      <w:r>
                        <w:rPr>
                          <w:sz w:val="22"/>
                          <w:szCs w:val="22"/>
                        </w:rPr>
                        <w:t>8</w:t>
                      </w:r>
                      <w:r w:rsidRPr="00D1370E">
                        <w:rPr>
                          <w:sz w:val="22"/>
                          <w:szCs w:val="22"/>
                        </w:rPr>
                        <w:t>-</w:t>
                      </w:r>
                      <w:r>
                        <w:rPr>
                          <w:sz w:val="22"/>
                          <w:szCs w:val="22"/>
                        </w:rPr>
                        <w:t>Р</w:t>
                      </w:r>
                      <w:r w:rsidRPr="00D1370E">
                        <w:rPr>
                          <w:sz w:val="22"/>
                          <w:szCs w:val="22"/>
                        </w:rPr>
                        <w:t>-</w:t>
                      </w:r>
                      <w:r>
                        <w:rPr>
                          <w:sz w:val="22"/>
                          <w:szCs w:val="22"/>
                        </w:rPr>
                        <w:t>ИОС1</w:t>
                      </w:r>
                      <w:r w:rsidRPr="00204206">
                        <w:rPr>
                          <w:sz w:val="22"/>
                          <w:szCs w:val="22"/>
                        </w:rPr>
                        <w:t>-</w:t>
                      </w:r>
                      <w:r>
                        <w:rPr>
                          <w:sz w:val="22"/>
                          <w:szCs w:val="22"/>
                        </w:rPr>
                        <w:t>СП</w:t>
                      </w:r>
                    </w:p>
                  </w:txbxContent>
                </v:textbox>
              </v:shape>
              <v:shape id="_x0000_s4625" type="#_x0000_t202" style="position:absolute;left:9640;top:10206;width:1984;height:850;mso-position-horizontal-relative:page;mso-position-vertical-relative:page" strokeweight="1.5pt">
                <v:textbox style="mso-next-textbox:#_x0000_s4625" inset=".1mm,.1mm,.1mm,.1mm">
                  <w:txbxContent>
                    <w:p w:rsidR="00C646A7" w:rsidRPr="001567CF" w:rsidRDefault="00C646A7">
                      <w:pPr>
                        <w:pStyle w:val="afe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v:group>
          </v:group>
          <w10:wrap anchorx="page" anchory="page"/>
        </v:group>
      </w:pict>
    </w:r>
  </w:p>
  <w:p w:rsidR="00C646A7" w:rsidRDefault="00C646A7" w:rsidP="00BE5CC9">
    <w:pPr>
      <w:pStyle w:val="afc"/>
    </w:pPr>
  </w:p>
  <w:p w:rsidR="00C646A7" w:rsidRDefault="00C646A7" w:rsidP="00BE5CC9">
    <w:pPr>
      <w:pStyle w:val="afc"/>
    </w:pPr>
  </w:p>
  <w:p w:rsidR="00C646A7" w:rsidRDefault="00C646A7" w:rsidP="00BE5CC9">
    <w:pPr>
      <w:pStyle w:val="afc"/>
    </w:pPr>
  </w:p>
  <w:p w:rsidR="00C646A7" w:rsidRDefault="00C646A7" w:rsidP="00BE5CC9">
    <w:pPr>
      <w:pStyle w:val="afc"/>
    </w:pPr>
  </w:p>
  <w:p w:rsidR="00C646A7" w:rsidRDefault="00C646A7" w:rsidP="00BE5CC9">
    <w:pPr>
      <w:pStyle w:val="afc"/>
    </w:pPr>
  </w:p>
  <w:p w:rsidR="00C646A7" w:rsidRDefault="00C646A7" w:rsidP="00BE5CC9">
    <w:pPr>
      <w:pStyle w:val="afc"/>
    </w:pPr>
  </w:p>
  <w:p w:rsidR="00C646A7" w:rsidRPr="00BE5CC9" w:rsidRDefault="00CC40E3" w:rsidP="00BE5CC9">
    <w:pPr>
      <w:pStyle w:val="afc"/>
    </w:pPr>
    <w:r>
      <w:rPr>
        <w:noProof/>
      </w:rPr>
      <w:pict>
        <v:shape id="_x0000_s4562" type="#_x0000_t202" style="position:absolute;left:0;text-align:left;margin-left:524.5pt;margin-top:827.85pt;width:52.45pt;height:11.35pt;z-index:251664896;mso-position-horizontal-relative:page;mso-position-vertical-relative:page" stroked="f">
          <v:textbox style="mso-next-textbox:#_x0000_s4562" inset="0,0,0,0">
            <w:txbxContent>
              <w:p w:rsidR="00C646A7" w:rsidRPr="000C09C7" w:rsidRDefault="00C646A7">
                <w:pPr>
                  <w:pStyle w:val="afe"/>
                  <w:rPr>
                    <w:sz w:val="20"/>
                    <w:szCs w:val="20"/>
                  </w:rPr>
                </w:pPr>
                <w:r w:rsidRPr="000C09C7">
                  <w:rPr>
                    <w:sz w:val="20"/>
                    <w:szCs w:val="20"/>
                  </w:rPr>
                  <w:t>Формат А4</w:t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6A7" w:rsidRDefault="00C646A7">
    <w:pPr>
      <w:pStyle w:val="afc"/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6A7" w:rsidRDefault="00CC40E3" w:rsidP="00BE5CC9">
    <w:pPr>
      <w:pStyle w:val="afc"/>
    </w:pPr>
    <w:r>
      <w:rPr>
        <w:noProof/>
      </w:rPr>
      <w:pict>
        <v:group id="_x0000_s4873" style="position:absolute;left:0;text-align:left;margin-left:14.2pt;margin-top:399.75pt;width:42.55pt;height:425.25pt;z-index:251653632;mso-position-horizontal-relative:page;mso-position-vertical-relative:page" coordorigin="3654,5324" coordsize="851,8505">
          <v:group id="_x0000_s4874" style="position:absolute;left:3654;top:5324;width:851;height:8505" coordorigin="283,7995" coordsize="851,8505">
            <v:group id="_x0000_s4875" style="position:absolute;left:454;top:11681;width:680;height:4819" coordorigin="454,11681" coordsize="680,4819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4876" type="#_x0000_t202" style="position:absolute;left:737;top:15083;width:397;height:1417;mso-position-horizontal-relative:margin;mso-position-vertical-relative:margin" strokeweight="1.5pt">
                <v:textbox style="layout-flow:vertical;mso-layout-flow-alt:bottom-to-top;mso-next-textbox:#_x0000_s4876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77" type="#_x0000_t202" style="position:absolute;left:454;top:15083;width:283;height:1417;mso-position-horizontal-relative:margin;mso-position-vertical-relative:margin" strokeweight="1.5pt">
                <v:textbox style="layout-flow:vertical;mso-layout-flow-alt:bottom-to-top;mso-next-textbox:#_x0000_s4877" inset=".1mm,.1mm,.1mm,.1mm">
                  <w:txbxContent>
                    <w:p w:rsidR="00C646A7" w:rsidRPr="00AC3BE3" w:rsidRDefault="00C646A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4878" type="#_x0000_t202" style="position:absolute;left:737;top:13098;width:397;height:1984;mso-position-horizontal-relative:margin;mso-position-vertical-relative:margin" strokeweight="1.5pt">
                <v:textbox style="layout-flow:vertical;mso-layout-flow-alt:bottom-to-top;mso-next-textbox:#_x0000_s4878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79" type="#_x0000_t202" style="position:absolute;left:454;top:13098;width:283;height:1984;mso-position-horizontal-relative:margin;mso-position-vertical-relative:margin" strokeweight="1.5pt">
                <v:textbox style="layout-flow:vertical;mso-layout-flow-alt:bottom-to-top;mso-next-textbox:#_x0000_s4879" inset=".1mm,.1mm,.1mm,.1mm">
                  <w:txbxContent>
                    <w:p w:rsidR="00C646A7" w:rsidRPr="00AC3BE3" w:rsidRDefault="00C646A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Подп. и дата</w:t>
                      </w:r>
                    </w:p>
                  </w:txbxContent>
                </v:textbox>
              </v:shape>
              <v:shape id="_x0000_s4880" type="#_x0000_t202" style="position:absolute;left:737;top:11681;width:397;height:1417;mso-position-horizontal-relative:margin;mso-position-vertical-relative:margin" strokeweight="1.5pt">
                <v:textbox style="layout-flow:vertical;mso-layout-flow-alt:bottom-to-top;mso-next-textbox:#_x0000_s4880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81" type="#_x0000_t202" style="position:absolute;left:454;top:11681;width:283;height:1417;mso-position-horizontal-relative:margin;mso-position-vertical-relative:margin" strokeweight="1.5pt">
                <v:textbox style="layout-flow:vertical;mso-layout-flow-alt:bottom-to-top;mso-next-textbox:#_x0000_s4881" inset=".1mm,.1mm,.1mm,.1mm">
                  <w:txbxContent>
                    <w:p w:rsidR="00C646A7" w:rsidRPr="00AC3BE3" w:rsidRDefault="00C646A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Взам. инв. №</w:t>
                      </w:r>
                    </w:p>
                  </w:txbxContent>
                </v:textbox>
              </v:shape>
            </v:group>
            <v:group id="_x0000_s4882" style="position:absolute;left:283;top:7995;width:850;height:3686" coordorigin="283,7995" coordsize="850,3686">
              <v:shape id="_x0000_s4883" type="#_x0000_t202" style="position:absolute;left:850;top:10547;width:283;height:1134;mso-position-horizontal-relative:margin;mso-position-vertical-relative:margin" strokeweight=".5pt">
                <v:textbox style="layout-flow:vertical;mso-layout-flow-alt:bottom-to-top;mso-next-textbox:#_x0000_s4883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84" type="#_x0000_t202" style="position:absolute;left:567;top:10547;width:283;height:1134;mso-position-horizontal-relative:margin;mso-position-vertical-relative:margin" strokeweight=".5pt">
                <v:textbox style="layout-flow:vertical;mso-layout-flow-alt:bottom-to-top;mso-next-textbox:#_x0000_s4884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85" type="#_x0000_t202" style="position:absolute;left:283;top:7995;width:283;height:3685;mso-position-horizontal-relative:margin;mso-position-vertical-relative:margin" strokeweight=".5pt">
                <v:textbox style="layout-flow:vertical;mso-layout-flow-alt:bottom-to-top;mso-next-textbox:#_x0000_s4885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Согласовано</w:t>
                      </w:r>
                    </w:p>
                  </w:txbxContent>
                </v:textbox>
              </v:shape>
              <v:shape id="_x0000_s4886" type="#_x0000_t202" style="position:absolute;left:850;top:9413;width:283;height:1134;mso-position-horizontal-relative:margin;mso-position-vertical-relative:margin" strokeweight=".5pt">
                <v:textbox style="layout-flow:vertical;mso-layout-flow-alt:bottom-to-top;mso-next-textbox:#_x0000_s4886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87" type="#_x0000_t202" style="position:absolute;left:567;top:9413;width:283;height:1134;mso-position-horizontal-relative:margin;mso-position-vertical-relative:margin" strokeweight=".5pt">
                <v:textbox style="layout-flow:vertical;mso-layout-flow-alt:bottom-to-top;mso-next-textbox:#_x0000_s4887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88" type="#_x0000_t202" style="position:absolute;left:850;top:8562;width:283;height:850;mso-position-horizontal-relative:margin;mso-position-vertical-relative:margin" strokeweight=".5pt">
                <v:textbox style="layout-flow:vertical;mso-layout-flow-alt:bottom-to-top;mso-next-textbox:#_x0000_s4888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89" type="#_x0000_t202" style="position:absolute;left:567;top:8562;width:283;height:850;mso-position-horizontal-relative:margin;mso-position-vertical-relative:margin" strokeweight=".5pt">
                <v:textbox style="layout-flow:vertical;mso-layout-flow-alt:bottom-to-top;mso-next-textbox:#_x0000_s4889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90" type="#_x0000_t202" style="position:absolute;left:850;top:7995;width:283;height:567;mso-position-horizontal-relative:margin;mso-position-vertical-relative:margin" strokeweight=".5pt">
                <v:textbox style="layout-flow:vertical;mso-layout-flow-alt:bottom-to-top;mso-next-textbox:#_x0000_s4890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91" type="#_x0000_t202" style="position:absolute;left:567;top:7995;width:283;height:567;mso-position-horizontal-relative:margin;mso-position-vertical-relative:margin" strokeweight=".5pt">
                <v:textbox style="layout-flow:vertical;mso-layout-flow-alt:bottom-to-top;mso-next-textbox:#_x0000_s4891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v:group>
          </v:group>
          <v:line id="_x0000_s4892" style="position:absolute;flip:y;mso-position-horizontal-relative:page;mso-position-vertical-relative:page" from="4502,5324" to="4502,9009" strokeweight="1.5pt"/>
          <w10:wrap anchorx="page" anchory="page"/>
        </v:group>
      </w:pict>
    </w:r>
  </w:p>
  <w:p w:rsidR="00C646A7" w:rsidRDefault="00C646A7" w:rsidP="00BE5CC9">
    <w:pPr>
      <w:pStyle w:val="afc"/>
    </w:pPr>
  </w:p>
  <w:p w:rsidR="00C646A7" w:rsidRDefault="00C646A7" w:rsidP="00BE5CC9">
    <w:pPr>
      <w:pStyle w:val="afc"/>
    </w:pPr>
  </w:p>
  <w:p w:rsidR="00C646A7" w:rsidRDefault="00C646A7" w:rsidP="00BE5CC9">
    <w:pPr>
      <w:pStyle w:val="afc"/>
    </w:pPr>
  </w:p>
  <w:p w:rsidR="00C646A7" w:rsidRDefault="00C646A7" w:rsidP="00BE5CC9">
    <w:pPr>
      <w:pStyle w:val="afc"/>
    </w:pPr>
  </w:p>
  <w:p w:rsidR="00C646A7" w:rsidRDefault="00C646A7" w:rsidP="00BE5CC9">
    <w:pPr>
      <w:pStyle w:val="afc"/>
    </w:pPr>
  </w:p>
  <w:p w:rsidR="00C646A7" w:rsidRDefault="00C646A7" w:rsidP="00BE5CC9">
    <w:pPr>
      <w:pStyle w:val="afc"/>
    </w:pPr>
  </w:p>
  <w:p w:rsidR="00C646A7" w:rsidRDefault="00CC40E3" w:rsidP="00BE5CC9">
    <w:pPr>
      <w:pStyle w:val="afc"/>
    </w:pPr>
    <w:r>
      <w:rPr>
        <w:noProof/>
      </w:rPr>
      <w:pict>
        <v:group id="_x0000_s4894" style="position:absolute;left:0;text-align:left;margin-left:-14.2pt;margin-top:16.7pt;width:524.5pt;height:127.6pt;z-index:251654656" coordorigin="1134,13041" coordsize="10490,2552">
          <v:shape id="_x0000_s4895" type="#_x0000_t202" style="position:absolute;left:10490;top:15366;width:1049;height:227;mso-position-horizontal-relative:page;mso-position-vertical-relative:page" stroked="f">
            <v:textbox style="mso-next-textbox:#_x0000_s4895" inset="0,0,0,0">
              <w:txbxContent>
                <w:p w:rsidR="00C646A7" w:rsidRPr="000C09C7" w:rsidRDefault="00C646A7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Формат А4</w:t>
                  </w:r>
                </w:p>
              </w:txbxContent>
            </v:textbox>
          </v:shape>
          <v:group id="_x0000_s4896" style="position:absolute;left:1134;top:13041;width:10490;height:2268;mso-position-horizontal-relative:page;mso-position-vertical-relative:page" coordorigin="1134,10206" coordsize="10490,2268">
            <v:group id="_x0000_s4897" style="position:absolute;left:1134;top:10206;width:3686;height:2268;mso-position-horizontal-relative:page;mso-position-vertical-relative:page" coordorigin="1134,14232" coordsize="3686,2268">
              <v:shape id="_x0000_s4898" type="#_x0000_t202" style="position:absolute;left:1134;top:16217;width:1134;height:283;mso-position-horizontal-relative:margin;mso-position-vertical-relative:margin">
                <v:textbox style="mso-next-textbox:#_x0000_s4898" inset=".1mm,.1mm,.1mm,.1mm">
                  <w:txbxContent>
                    <w:p w:rsidR="00C646A7" w:rsidRPr="00A1336F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ГИП</w:t>
                      </w:r>
                    </w:p>
                  </w:txbxContent>
                </v:textbox>
              </v:shape>
              <v:shape id="_x0000_s4899" type="#_x0000_t202" style="position:absolute;left:1134;top:15933;width:1134;height:283;mso-position-horizontal-relative:margin;mso-position-vertical-relative:margin">
                <v:textbox style="mso-next-textbox:#_x0000_s4899" inset=".1mm,.1mm,.1mm,.1mm">
                  <w:txbxContent>
                    <w:p w:rsidR="00C646A7" w:rsidRPr="00A1336F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00" type="#_x0000_t202" style="position:absolute;left:1134;top:15650;width:1134;height:283;mso-position-horizontal-relative:margin;mso-position-vertical-relative:margin">
                <v:textbox style="mso-next-textbox:#_x0000_s4900" inset=".1mm,.1mm,.1mm,.1mm">
                  <w:txbxContent>
                    <w:p w:rsidR="00C646A7" w:rsidRPr="003A4A1F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Проверил</w:t>
                      </w:r>
                    </w:p>
                  </w:txbxContent>
                </v:textbox>
              </v:shape>
              <v:shape id="_x0000_s4901" type="#_x0000_t202" style="position:absolute;left:1134;top:15366;width:1134;height:283;mso-position-horizontal-relative:margin;mso-position-vertical-relative:margin">
                <v:textbox style="mso-next-textbox:#_x0000_s4901" inset=".1mm,.1mm,.1mm,.1mm">
                  <w:txbxContent>
                    <w:p w:rsidR="00C646A7" w:rsidRPr="00A1336F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Гл.инженер</w:t>
                      </w:r>
                    </w:p>
                  </w:txbxContent>
                </v:textbox>
              </v:shape>
              <v:shape id="_x0000_s4902" type="#_x0000_t202" style="position:absolute;left:1134;top:15083;width:1134;height:283;mso-position-horizontal-relative:margin;mso-position-vertical-relative:margin">
                <v:textbox style="mso-next-textbox:#_x0000_s4902" inset=".1mm,.1mm,.1mm,.1mm">
                  <w:txbxContent>
                    <w:p w:rsidR="00C646A7" w:rsidRPr="00A1336F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Разраб.</w:t>
                      </w:r>
                    </w:p>
                  </w:txbxContent>
                </v:textbox>
              </v:shape>
              <v:shape id="_x0000_s4903" type="#_x0000_t202" style="position:absolute;left:2268;top:16217;width:1134;height:283;mso-position-horizontal-relative:margin;mso-position-vertical-relative:margin">
                <v:textbox style="mso-next-textbox:#_x0000_s4903" inset=".1mm,.1mm,.1mm,.1mm">
                  <w:txbxContent>
                    <w:p w:rsidR="00C646A7" w:rsidRPr="001D3614" w:rsidRDefault="00C646A7" w:rsidP="005608DE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Морский</w:t>
                      </w:r>
                    </w:p>
                    <w:p w:rsidR="00C646A7" w:rsidRPr="001D3614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04" type="#_x0000_t202" style="position:absolute;left:2268;top:15933;width:1134;height:283;mso-position-horizontal-relative:margin;mso-position-vertical-relative:margin">
                <v:textbox style="mso-next-textbox:#_x0000_s4904" inset=".1mm,.1mm,.1mm,.1mm">
                  <w:txbxContent>
                    <w:p w:rsidR="00C646A7" w:rsidRPr="00A1336F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05" type="#_x0000_t202" style="position:absolute;left:2268;top:15650;width:1134;height:283;mso-position-horizontal-relative:margin;mso-position-vertical-relative:margin">
                <v:textbox style="mso-next-textbox:#_x0000_s4905" inset=".1mm,.1mm,.1mm,.1mm">
                  <w:txbxContent>
                    <w:p w:rsidR="00C646A7" w:rsidRPr="001D3614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06" type="#_x0000_t202" style="position:absolute;left:2268;top:15366;width:1134;height:283;mso-position-horizontal-relative:margin;mso-position-vertical-relative:margin">
                <v:textbox style="mso-next-textbox:#_x0000_s4906" inset=".1mm,.1mm,.1mm,.1mm">
                  <w:txbxContent>
                    <w:p w:rsidR="00C646A7" w:rsidRPr="001D3614" w:rsidRDefault="00C646A7" w:rsidP="005608DE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Морский</w:t>
                      </w:r>
                    </w:p>
                    <w:p w:rsidR="00C646A7" w:rsidRPr="00135B12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07" type="#_x0000_t202" style="position:absolute;left:2268;top:15083;width:1134;height:283;mso-position-horizontal-relative:margin;mso-position-vertical-relative:margin">
                <v:textbox style="mso-next-textbox:#_x0000_s4907" inset=".1mm,.1mm,.1mm,.1mm">
                  <w:txbxContent>
                    <w:p w:rsidR="00C646A7" w:rsidRPr="001D3614" w:rsidRDefault="00C646A7" w:rsidP="00A46E59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Богатырев</w:t>
                      </w:r>
                    </w:p>
                    <w:p w:rsidR="00C646A7" w:rsidRPr="001D3614" w:rsidRDefault="00C646A7" w:rsidP="0037582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  <w:p w:rsidR="00C646A7" w:rsidRPr="001D3614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08" type="#_x0000_t202" style="position:absolute;left:3402;top:16217;width:850;height:283;mso-position-horizontal-relative:margin;mso-position-vertical-relative:margin">
                <v:textbox style="mso-next-textbox:#_x0000_s4908" inset=".1mm,.1mm,.1mm,.1mm">
                  <w:txbxContent>
                    <w:p w:rsidR="00C646A7" w:rsidRPr="00A1336F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09" type="#_x0000_t202" style="position:absolute;left:3402;top:15933;width:850;height:283;mso-position-horizontal-relative:margin;mso-position-vertical-relative:margin">
                <v:textbox style="mso-next-textbox:#_x0000_s4909" inset=".1mm,.1mm,.1mm,.1mm">
                  <w:txbxContent>
                    <w:p w:rsidR="00C646A7" w:rsidRPr="00A1336F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0" type="#_x0000_t202" style="position:absolute;left:3402;top:15650;width:850;height:283;mso-position-horizontal-relative:margin;mso-position-vertical-relative:margin">
                <v:textbox style="mso-next-textbox:#_x0000_s4910" inset=".1mm,.1mm,.1mm,.1mm">
                  <w:txbxContent>
                    <w:p w:rsidR="00C646A7" w:rsidRPr="00A1336F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1" type="#_x0000_t202" style="position:absolute;left:3402;top:15366;width:850;height:283;mso-position-horizontal-relative:margin;mso-position-vertical-relative:margin">
                <v:textbox style="mso-next-textbox:#_x0000_s4911" inset=".1mm,.1mm,.1mm,.1mm">
                  <w:txbxContent>
                    <w:p w:rsidR="00C646A7" w:rsidRPr="00A1336F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2" type="#_x0000_t202" style="position:absolute;left:3402;top:15083;width:850;height:283;mso-position-horizontal-relative:margin;mso-position-vertical-relative:margin">
                <v:textbox style="mso-next-textbox:#_x0000_s4912" inset=".1mm,.1mm,.1mm,.1mm">
                  <w:txbxContent>
                    <w:p w:rsidR="00C646A7" w:rsidRPr="00A1336F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3" type="#_x0000_t202" style="position:absolute;left:4253;top:16217;width:567;height:283;mso-position-horizontal-relative:margin;mso-position-vertical-relative:margin">
                <v:textbox style="mso-next-textbox:#_x0000_s4913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4" type="#_x0000_t202" style="position:absolute;left:4253;top:15933;width:567;height:283;mso-position-horizontal-relative:margin;mso-position-vertical-relative:margin">
                <v:textbox style="mso-next-textbox:#_x0000_s4914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5" type="#_x0000_t202" style="position:absolute;left:4253;top:15650;width:567;height:283;mso-position-horizontal-relative:margin;mso-position-vertical-relative:margin">
                <v:textbox style="mso-next-textbox:#_x0000_s4915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6" type="#_x0000_t202" style="position:absolute;left:4253;top:15366;width:567;height:283;mso-position-horizontal-relative:margin;mso-position-vertical-relative:margin">
                <v:textbox style="mso-next-textbox:#_x0000_s4916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7" type="#_x0000_t202" style="position:absolute;left:4253;top:15083;width:567;height:283;mso-position-horizontal-relative:margin;mso-position-vertical-relative:margin">
                <v:textbox style="mso-next-textbox:#_x0000_s4917" inset=".1mm,.1mm,.1mm,.1mm">
                  <w:txbxContent>
                    <w:p w:rsidR="00C646A7" w:rsidRPr="00A1336F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8" type="#_x0000_t202" style="position:absolute;left:1134;top:14799;width:567;height:283;mso-position-horizontal-relative:margin;mso-position-vertical-relative:margin">
                <v:textbox style="mso-next-textbox:#_x0000_s4918" inset=".1mm,.1mm,.1mm,.1mm">
                  <w:txbxContent>
                    <w:p w:rsidR="00C646A7" w:rsidRPr="00AC3BE3" w:rsidRDefault="00C646A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Изм.</w:t>
                      </w:r>
                    </w:p>
                  </w:txbxContent>
                </v:textbox>
              </v:shape>
              <v:shape id="_x0000_s4919" type="#_x0000_t202" style="position:absolute;left:1134;top:14516;width:567;height:283;mso-position-horizontal-relative:margin;mso-position-vertical-relative:margin">
                <v:textbox style="mso-next-textbox:#_x0000_s4919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0" type="#_x0000_t202" style="position:absolute;left:1134;top:14232;width:567;height:283;mso-position-horizontal-relative:margin;mso-position-vertical-relative:margin">
                <v:textbox style="mso-next-textbox:#_x0000_s4920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1" type="#_x0000_t202" style="position:absolute;left:1701;top:14799;width:567;height:283;mso-position-horizontal-relative:margin;mso-position-vertical-relative:margin">
                <v:textbox style="mso-next-textbox:#_x0000_s4921" inset=".1mm,.1mm,.1mm,.1mm">
                  <w:txbxContent>
                    <w:p w:rsidR="00C646A7" w:rsidRPr="00AC3BE3" w:rsidRDefault="00C646A7">
                      <w:pPr>
                        <w:pStyle w:val="afe"/>
                        <w:rPr>
                          <w:spacing w:val="-18"/>
                          <w:sz w:val="20"/>
                          <w:szCs w:val="20"/>
                        </w:rPr>
                      </w:pPr>
                      <w:r w:rsidRPr="00AC3BE3">
                        <w:rPr>
                          <w:spacing w:val="-18"/>
                          <w:sz w:val="20"/>
                          <w:szCs w:val="20"/>
                        </w:rPr>
                        <w:t>Кол.уч.</w:t>
                      </w:r>
                    </w:p>
                  </w:txbxContent>
                </v:textbox>
              </v:shape>
              <v:shape id="_x0000_s4922" type="#_x0000_t202" style="position:absolute;left:1701;top:14516;width:567;height:283;mso-position-horizontal-relative:margin;mso-position-vertical-relative:margin">
                <v:textbox style="mso-next-textbox:#_x0000_s4922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3" type="#_x0000_t202" style="position:absolute;left:1701;top:14232;width:567;height:283;mso-position-horizontal-relative:margin;mso-position-vertical-relative:margin">
                <v:textbox style="mso-next-textbox:#_x0000_s4923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4" type="#_x0000_t202" style="position:absolute;left:2268;top:14799;width:567;height:283;mso-position-horizontal-relative:margin;mso-position-vertical-relative:margin">
                <v:textbox style="mso-next-textbox:#_x0000_s4924" inset=".1mm,.1mm,.1mm,.1mm">
                  <w:txbxContent>
                    <w:p w:rsidR="00C646A7" w:rsidRPr="00AC3BE3" w:rsidRDefault="00C646A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Лист</w:t>
                      </w:r>
                    </w:p>
                  </w:txbxContent>
                </v:textbox>
              </v:shape>
              <v:shape id="_x0000_s4925" type="#_x0000_t202" style="position:absolute;left:2268;top:14516;width:567;height:283;mso-position-horizontal-relative:margin;mso-position-vertical-relative:margin">
                <v:textbox style="mso-next-textbox:#_x0000_s4925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6" type="#_x0000_t202" style="position:absolute;left:2268;top:14232;width:567;height:283;mso-position-horizontal-relative:margin;mso-position-vertical-relative:margin">
                <v:textbox style="mso-next-textbox:#_x0000_s4926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7" type="#_x0000_t202" style="position:absolute;left:2835;top:14799;width:567;height:283;mso-position-horizontal-relative:margin;mso-position-vertical-relative:margin">
                <v:textbox style="mso-next-textbox:#_x0000_s4927" inset=".1mm,.1mm,.1mm,.1mm">
                  <w:txbxContent>
                    <w:p w:rsidR="00C646A7" w:rsidRPr="00AC3BE3" w:rsidRDefault="00C646A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pacing w:val="-18"/>
                          <w:sz w:val="20"/>
                          <w:szCs w:val="20"/>
                        </w:rPr>
                        <w:t>№док</w:t>
                      </w:r>
                      <w:r w:rsidRPr="00AC3BE3">
                        <w:rPr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_x0000_s4928" type="#_x0000_t202" style="position:absolute;left:2835;top:14516;width:567;height:283;mso-position-horizontal-relative:margin;mso-position-vertical-relative:margin">
                <v:textbox style="mso-next-textbox:#_x0000_s4928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9" type="#_x0000_t202" style="position:absolute;left:2835;top:14232;width:567;height:283;mso-position-horizontal-relative:margin;mso-position-vertical-relative:margin">
                <v:textbox style="mso-next-textbox:#_x0000_s4929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30" type="#_x0000_t202" style="position:absolute;left:3402;top:14799;width:850;height:283;mso-position-horizontal-relative:margin;mso-position-vertical-relative:margin">
                <v:textbox style="mso-next-textbox:#_x0000_s4930" inset=".1mm,.1mm,.1mm,.1mm">
                  <w:txbxContent>
                    <w:p w:rsidR="00C646A7" w:rsidRPr="00AC3BE3" w:rsidRDefault="00C646A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Подпись</w:t>
                      </w:r>
                    </w:p>
                  </w:txbxContent>
                </v:textbox>
              </v:shape>
              <v:shape id="_x0000_s4931" type="#_x0000_t202" style="position:absolute;left:3402;top:14516;width:850;height:283;mso-position-horizontal-relative:margin;mso-position-vertical-relative:margin">
                <v:textbox style="mso-next-textbox:#_x0000_s4931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32" type="#_x0000_t202" style="position:absolute;left:3402;top:14232;width:850;height:283;mso-position-horizontal-relative:margin;mso-position-vertical-relative:margin">
                <v:textbox style="mso-next-textbox:#_x0000_s4932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33" type="#_x0000_t202" style="position:absolute;left:4253;top:14799;width:567;height:283;mso-position-horizontal-relative:margin;mso-position-vertical-relative:margin">
                <v:textbox style="mso-next-textbox:#_x0000_s4933" inset=".1mm,.1mm,.1mm,.1mm">
                  <w:txbxContent>
                    <w:p w:rsidR="00C646A7" w:rsidRPr="00AC3BE3" w:rsidRDefault="00C646A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Дата</w:t>
                      </w:r>
                    </w:p>
                  </w:txbxContent>
                </v:textbox>
              </v:shape>
              <v:shape id="_x0000_s4934" type="#_x0000_t202" style="position:absolute;left:4253;top:14516;width:567;height:283;mso-position-horizontal-relative:margin;mso-position-vertical-relative:margin">
                <v:textbox style="mso-next-textbox:#_x0000_s4934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35" type="#_x0000_t202" style="position:absolute;left:4253;top:14232;width:567;height:283;mso-position-horizontal-relative:margin;mso-position-vertical-relative:margin">
                <v:textbox style="mso-next-textbox:#_x0000_s4935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v:group>
            <v:group id="_x0000_s4936" style="position:absolute;left:1134;top:10206;width:10490;height:2268" coordorigin="1134,10206" coordsize="10490,2268">
              <v:line id="_x0000_s4937" style="position:absolute;mso-position-horizontal-relative:page;mso-position-vertical-relative:page" from="1134,12474" to="4819,12474" strokeweight="1.5pt"/>
              <v:line id="_x0000_s4938" style="position:absolute;mso-position-horizontal-relative:page;mso-position-vertical-relative:page" from="1134,10773" to="4819,10773" strokeweight="1.5pt"/>
              <v:line id="_x0000_s4939" style="position:absolute;mso-position-horizontal-relative:page;mso-position-vertical-relative:page" from="1134,11057" to="4819,11057" strokeweight="1.5pt"/>
              <v:line id="_x0000_s4940" style="position:absolute;mso-position-horizontal-relative:page;mso-position-vertical-relative:page" from="1134,10206" to="4819,10206" strokeweight="1.5pt"/>
              <v:line id="_x0000_s4941" style="position:absolute;mso-position-horizontal-relative:page;mso-position-vertical-relative:page" from="1701,10206" to="1701,11056" strokeweight="1.5pt"/>
              <v:line id="_x0000_s4942" style="position:absolute;mso-position-horizontal-relative:page;mso-position-vertical-relative:page" from="2835,10206" to="2835,11056" strokeweight="1.5pt"/>
              <v:line id="_x0000_s4943" style="position:absolute;mso-position-horizontal-relative:page;mso-position-vertical-relative:page" from="2268,10206" to="2268,12474" strokeweight="1.5pt"/>
              <v:line id="_x0000_s4944" style="position:absolute;mso-position-horizontal-relative:page;mso-position-vertical-relative:page" from="3402,10206" to="3402,12474" strokeweight="1.5pt"/>
              <v:line id="_x0000_s4945" style="position:absolute;mso-position-horizontal-relative:page;mso-position-vertical-relative:page" from="4253,10206" to="4253,12474" strokeweight="1.5pt"/>
              <v:line id="_x0000_s4946" style="position:absolute;mso-position-horizontal-relative:page;mso-position-vertical-relative:page" from="1134,10206" to="1134,12474" strokeweight="1.5pt"/>
              <v:group id="_x0000_s4947" style="position:absolute;left:4820;top:10206;width:6804;height:2268" coordorigin="4820,10206" coordsize="6804,2268">
                <v:group id="_x0000_s4948" style="position:absolute;left:4820;top:11057;width:6804;height:1417;mso-position-horizontal-relative:page;mso-position-vertical-relative:page" coordorigin="4847,10985" coordsize="6804,1417">
                  <v:shape id="_x0000_s4949" type="#_x0000_t202" style="position:absolute;left:4847;top:10985;width:3969;height:1417;mso-position-horizontal-relative:margin;mso-position-vertical-relative:margin" strokeweight="1.5pt">
                    <v:textbox style="mso-next-textbox:#_x0000_s4949" inset=".1mm,.1mm,.1mm,.1mm">
                      <w:txbxContent>
                        <w:p w:rsidR="00C646A7" w:rsidRDefault="00C646A7">
                          <w:pPr>
                            <w:pStyle w:val="afe"/>
                            <w:spacing w:before="48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Разработчики материалов тома</w:t>
                          </w:r>
                        </w:p>
                        <w:p w:rsidR="00C646A7" w:rsidRPr="003A4A1F" w:rsidRDefault="00C646A7">
                          <w:pPr>
                            <w:pStyle w:val="afe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v:textbox>
                  </v:shape>
                  <v:shape id="_x0000_s4950" type="#_x0000_t202" style="position:absolute;left:8816;top:11552;width:2835;height:850;mso-position-horizontal-relative:margin;mso-position-vertical-relative:margin" strokeweight="1.5pt">
                    <v:textbox style="mso-next-textbox:#_x0000_s4950" inset=".1mm,.1mm,.1mm,.1mm">
                      <w:txbxContent>
                        <w:tbl>
                          <w:tblPr>
                            <w:tblW w:w="4537" w:type="dxa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552"/>
                            <w:gridCol w:w="1985"/>
                          </w:tblGrid>
                          <w:tr w:rsidR="00C646A7" w:rsidRPr="005E53F8" w:rsidTr="004424D6">
                            <w:trPr>
                              <w:cantSplit/>
                              <w:trHeight w:val="851"/>
                            </w:trPr>
                            <w:tc>
                              <w:tcPr>
                                <w:tcW w:w="2552" w:type="dxa"/>
                                <w:vAlign w:val="center"/>
                              </w:tcPr>
                              <w:p w:rsidR="00C646A7" w:rsidRPr="0041571B" w:rsidRDefault="00C646A7" w:rsidP="004424D6">
                                <w:pPr>
                                  <w:ind w:firstLine="0"/>
                                  <w:jc w:val="center"/>
                                </w:pPr>
                                <w:r>
                                  <w:t>ООО «</w:t>
                                </w:r>
                                <w:r w:rsidRPr="005B4B1E">
                                  <w:t>РС ГРУПП</w:t>
                                </w:r>
                                <w:r>
                                  <w:t>»</w:t>
                                </w:r>
                              </w:p>
                            </w:tc>
                            <w:tc>
                              <w:tcPr>
                                <w:tcW w:w="1985" w:type="dxa"/>
                                <w:tcMar>
                                  <w:left w:w="28" w:type="dxa"/>
                                </w:tcMar>
                                <w:vAlign w:val="center"/>
                              </w:tcPr>
                              <w:p w:rsidR="00C646A7" w:rsidRPr="005E53F8" w:rsidRDefault="00C646A7" w:rsidP="004424D6">
                                <w:pPr>
                                  <w:pStyle w:val="afe"/>
                                  <w:ind w:firstLine="822"/>
                                  <w:jc w:val="left"/>
                                  <w:rPr>
                                    <w:szCs w:val="20"/>
                                  </w:rPr>
                                </w:pPr>
                              </w:p>
                            </w:tc>
                          </w:tr>
                        </w:tbl>
                        <w:p w:rsidR="00C646A7" w:rsidRPr="0041571B" w:rsidRDefault="00C646A7" w:rsidP="004424D6">
                          <w:pPr>
                            <w:ind w:firstLine="0"/>
                          </w:pPr>
                        </w:p>
                      </w:txbxContent>
                    </v:textbox>
                  </v:shape>
                  <v:shape id="_x0000_s4951" type="#_x0000_t202" style="position:absolute;left:8816;top:11268;width:850;height:283;mso-position-horizontal-relative:margin;mso-position-vertical-relative:margin" strokeweight="1.5pt">
                    <v:textbox style="mso-next-textbox:#_x0000_s4951" inset=".1mm,.1mm,.1mm,.1mm">
                      <w:txbxContent>
                        <w:p w:rsidR="00C646A7" w:rsidRPr="002559B2" w:rsidRDefault="00C646A7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П</w:t>
                          </w:r>
                        </w:p>
                      </w:txbxContent>
                    </v:textbox>
                  </v:shape>
                  <v:shape id="_x0000_s4952" type="#_x0000_t202" style="position:absolute;left:8816;top:10985;width:850;height:283;mso-position-horizontal-relative:margin;mso-position-vertical-relative:margin" strokeweight="1.5pt">
                    <v:textbox style="mso-next-textbox:#_x0000_s4952" inset=".1mm,.1mm,.1mm,.1mm">
                      <w:txbxContent>
                        <w:p w:rsidR="00C646A7" w:rsidRPr="00AC3BE3" w:rsidRDefault="00C646A7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AC3BE3">
                            <w:rPr>
                              <w:sz w:val="20"/>
                              <w:szCs w:val="20"/>
                            </w:rPr>
                            <w:t>Стадия</w:t>
                          </w:r>
                        </w:p>
                      </w:txbxContent>
                    </v:textbox>
                  </v:shape>
                  <v:shape id="_x0000_s4953" type="#_x0000_t202" style="position:absolute;left:9666;top:11268;width:850;height:283;mso-position-horizontal-relative:margin;mso-position-vertical-relative:margin" strokeweight="1.5pt">
                    <v:textbox style="mso-next-textbox:#_x0000_s4953" inset=".1mm,.1mm,.1mm,.1mm">
                      <w:txbxContent>
                        <w:p w:rsidR="00C646A7" w:rsidRPr="00AC3BE3" w:rsidRDefault="00C646A7">
                          <w:pPr>
                            <w:pStyle w:val="afe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rStyle w:val="aff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Style w:val="aff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Style w:val="aff0"/>
                              <w:sz w:val="20"/>
                            </w:rPr>
                            <w:fldChar w:fldCharType="separate"/>
                          </w:r>
                          <w:r w:rsidR="00A36616">
                            <w:rPr>
                              <w:rStyle w:val="aff0"/>
                              <w:noProof/>
                              <w:sz w:val="20"/>
                            </w:rPr>
                            <w:t>1</w:t>
                          </w:r>
                          <w:r>
                            <w:rPr>
                              <w:rStyle w:val="aff0"/>
                              <w:sz w:val="20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shape id="_x0000_s4954" type="#_x0000_t202" style="position:absolute;left:9666;top:10985;width:850;height:283;mso-position-horizontal-relative:margin;mso-position-vertical-relative:margin" strokeweight="1.5pt">
                    <v:textbox style="mso-next-textbox:#_x0000_s4954" inset=".1mm,.1mm,.1mm,.1mm">
                      <w:txbxContent>
                        <w:p w:rsidR="00C646A7" w:rsidRPr="00AC3BE3" w:rsidRDefault="00C646A7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AC3BE3"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4955" type="#_x0000_t202" style="position:absolute;left:10517;top:11268;width:1134;height:283;mso-position-horizontal-relative:margin;mso-position-vertical-relative:margin" strokeweight="1.5pt">
                    <v:textbox style="mso-next-textbox:#_x0000_s4955" inset=".1mm,.1mm,.1mm,.1mm">
                      <w:txbxContent>
                        <w:p w:rsidR="00C646A7" w:rsidRPr="00AC3BE3" w:rsidRDefault="00C646A7">
                          <w:pPr>
                            <w:pStyle w:val="afe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56" type="#_x0000_t202" style="position:absolute;left:10517;top:10985;width:1134;height:283;mso-position-horizontal-relative:margin;mso-position-vertical-relative:margin" strokeweight="1.5pt">
                    <v:textbox style="mso-next-textbox:#_x0000_s4956" inset=".1mm,.1mm,.1mm,.1mm">
                      <w:txbxContent>
                        <w:p w:rsidR="00C646A7" w:rsidRPr="00AC3BE3" w:rsidRDefault="00C646A7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AC3BE3">
                            <w:rPr>
                              <w:sz w:val="20"/>
                              <w:szCs w:val="20"/>
                            </w:rPr>
                            <w:t>Листов</w:t>
                          </w:r>
                        </w:p>
                      </w:txbxContent>
                    </v:textbox>
                  </v:shape>
                </v:group>
                <v:shape id="_x0000_s4957" type="#_x0000_t202" style="position:absolute;left:4821;top:10206;width:4819;height:850;mso-position-horizontal-relative:page;mso-position-vertical-relative:page" strokeweight="1.5pt">
                  <v:textbox style="mso-next-textbox:#_x0000_s4957" inset=".1mm,.1mm,.1mm,.1mm">
                    <w:txbxContent>
                      <w:p w:rsidR="00C646A7" w:rsidRPr="003A4A1F" w:rsidRDefault="00C646A7">
                        <w:pPr>
                          <w:pStyle w:val="afe"/>
                          <w:spacing w:before="240"/>
                          <w:rPr>
                            <w:sz w:val="22"/>
                            <w:szCs w:val="22"/>
                          </w:rPr>
                        </w:pPr>
                        <w:r w:rsidRPr="00D1370E">
                          <w:rPr>
                            <w:sz w:val="22"/>
                            <w:szCs w:val="22"/>
                          </w:rPr>
                          <w:t>РСГ-0</w:t>
                        </w:r>
                        <w:r>
                          <w:rPr>
                            <w:sz w:val="22"/>
                            <w:szCs w:val="22"/>
                          </w:rPr>
                          <w:t>17-31</w:t>
                        </w:r>
                        <w:r w:rsidRPr="00D1370E">
                          <w:rPr>
                            <w:sz w:val="22"/>
                            <w:szCs w:val="22"/>
                          </w:rPr>
                          <w:t>.0</w:t>
                        </w:r>
                        <w:r>
                          <w:rPr>
                            <w:sz w:val="22"/>
                            <w:szCs w:val="22"/>
                          </w:rPr>
                          <w:t>8</w:t>
                        </w:r>
                        <w:r w:rsidRPr="00D1370E">
                          <w:rPr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sz w:val="22"/>
                            <w:szCs w:val="22"/>
                          </w:rPr>
                          <w:t>Р</w:t>
                        </w:r>
                        <w:r w:rsidRPr="00D1370E">
                          <w:rPr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sz w:val="22"/>
                            <w:szCs w:val="22"/>
                          </w:rPr>
                          <w:t>ИОС1-Р</w:t>
                        </w:r>
                      </w:p>
                    </w:txbxContent>
                  </v:textbox>
                </v:shape>
                <v:shape id="_x0000_s4958" type="#_x0000_t202" style="position:absolute;left:9640;top:10206;width:1984;height:850;mso-position-horizontal-relative:page;mso-position-vertical-relative:page" strokeweight="1.5pt">
                  <v:textbox style="mso-next-textbox:#_x0000_s4958" inset=".1mm,.1mm,.1mm,.1mm">
                    <w:txbxContent>
                      <w:p w:rsidR="00C646A7" w:rsidRPr="001567CF" w:rsidRDefault="00C646A7">
                        <w:pPr>
                          <w:pStyle w:val="afe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v:group>
            </v:group>
          </v:group>
        </v:group>
      </w:pict>
    </w:r>
  </w:p>
  <w:p w:rsidR="00C646A7" w:rsidRDefault="00C646A7" w:rsidP="00BE5CC9">
    <w:pPr>
      <w:pStyle w:val="afc"/>
    </w:pPr>
  </w:p>
  <w:p w:rsidR="00C646A7" w:rsidRDefault="00C646A7" w:rsidP="00BE5CC9">
    <w:pPr>
      <w:pStyle w:val="afc"/>
    </w:pPr>
  </w:p>
  <w:p w:rsidR="00C646A7" w:rsidRDefault="00C646A7" w:rsidP="00BE5CC9">
    <w:pPr>
      <w:pStyle w:val="afc"/>
    </w:pPr>
  </w:p>
  <w:p w:rsidR="00C646A7" w:rsidRDefault="00C646A7" w:rsidP="00BE5CC9">
    <w:pPr>
      <w:pStyle w:val="afc"/>
    </w:pPr>
  </w:p>
  <w:p w:rsidR="00C646A7" w:rsidRDefault="00C646A7" w:rsidP="00BE5CC9">
    <w:pPr>
      <w:pStyle w:val="afc"/>
    </w:pPr>
  </w:p>
  <w:p w:rsidR="00C646A7" w:rsidRPr="00BE5CC9" w:rsidRDefault="00C646A7" w:rsidP="00BE5CC9">
    <w:pPr>
      <w:pStyle w:val="afc"/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6A7" w:rsidRPr="00C703DB" w:rsidRDefault="00CC40E3">
    <w:pPr>
      <w:pStyle w:val="afc"/>
      <w:rPr>
        <w:lang w:val="en-US"/>
      </w:rPr>
    </w:pPr>
    <w:r>
      <w:rPr>
        <w:noProof/>
      </w:rPr>
      <w:pict>
        <v:group id="_x0000_s4735" style="position:absolute;left:0;text-align:left;margin-left:-14.35pt;margin-top:-26.5pt;width:524.55pt;height:42.65pt;z-index:251657728" coordorigin="1134,6237" coordsize="10491,853">
          <v:group id="_x0000_s4736" style="position:absolute;left:1134;top:6237;width:3686;height:850;mso-position-horizontal-relative:page;mso-position-vertical-relative:page" coordorigin="1134,14232" coordsize="3686,85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4737" type="#_x0000_t202" style="position:absolute;left:2835;top:14516;width:567;height:283;mso-position-horizontal-relative:margin;mso-position-vertical-relative:margin" strokeweight=".5pt">
              <v:textbox style="mso-next-textbox:#_x0000_s4737" inset=".1mm,.1mm,.1mm,.1mm">
                <w:txbxContent>
                  <w:p w:rsidR="00C646A7" w:rsidRPr="000C09C7" w:rsidRDefault="00C646A7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38" type="#_x0000_t202" style="position:absolute;left:1134;top:14799;width:567;height:283;mso-position-horizontal-relative:margin;mso-position-vertical-relative:margin" strokeweight=".5pt">
              <v:textbox style="mso-next-textbox:#_x0000_s4738" inset=".1mm,.1mm,.1mm,.1mm">
                <w:txbxContent>
                  <w:p w:rsidR="00C646A7" w:rsidRPr="000C09C7" w:rsidRDefault="00C646A7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Изм.</w:t>
                    </w:r>
                  </w:p>
                </w:txbxContent>
              </v:textbox>
            </v:shape>
            <v:shape id="_x0000_s4739" type="#_x0000_t202" style="position:absolute;left:1134;top:14516;width:567;height:283;mso-position-horizontal-relative:margin;mso-position-vertical-relative:margin" strokeweight=".5pt">
              <v:textbox style="mso-next-textbox:#_x0000_s4739" inset=".1mm,.1mm,.1mm,.1mm">
                <w:txbxContent>
                  <w:p w:rsidR="00C646A7" w:rsidRPr="000C09C7" w:rsidRDefault="00C646A7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0" type="#_x0000_t202" style="position:absolute;left:1134;top:14232;width:567;height:283;mso-position-horizontal-relative:margin;mso-position-vertical-relative:margin" strokeweight=".5pt">
              <v:textbox style="mso-next-textbox:#_x0000_s4740" inset=".1mm,.1mm,.1mm,.1mm">
                <w:txbxContent>
                  <w:p w:rsidR="00C646A7" w:rsidRPr="000C09C7" w:rsidRDefault="00C646A7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1" type="#_x0000_t202" style="position:absolute;left:1701;top:14799;width:567;height:283;mso-position-horizontal-relative:margin;mso-position-vertical-relative:margin" strokeweight=".5pt">
              <v:textbox style="mso-next-textbox:#_x0000_s4741" inset=".1mm,.1mm,.1mm,.1mm">
                <w:txbxContent>
                  <w:p w:rsidR="00C646A7" w:rsidRPr="000C09C7" w:rsidRDefault="00C646A7">
                    <w:pPr>
                      <w:pStyle w:val="afe"/>
                      <w:rPr>
                        <w:spacing w:val="-18"/>
                        <w:sz w:val="20"/>
                        <w:szCs w:val="20"/>
                      </w:rPr>
                    </w:pPr>
                    <w:r w:rsidRPr="000C09C7">
                      <w:rPr>
                        <w:spacing w:val="-18"/>
                        <w:sz w:val="20"/>
                        <w:szCs w:val="20"/>
                      </w:rPr>
                      <w:t>Кол.уч.</w:t>
                    </w:r>
                  </w:p>
                </w:txbxContent>
              </v:textbox>
            </v:shape>
            <v:shape id="_x0000_s4742" type="#_x0000_t202" style="position:absolute;left:1701;top:14516;width:567;height:283;mso-position-horizontal-relative:margin;mso-position-vertical-relative:margin" strokeweight=".5pt">
              <v:textbox style="mso-next-textbox:#_x0000_s4742" inset=".1mm,.1mm,.1mm,.1mm">
                <w:txbxContent>
                  <w:p w:rsidR="00C646A7" w:rsidRPr="000C09C7" w:rsidRDefault="00C646A7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3" type="#_x0000_t202" style="position:absolute;left:1701;top:14232;width:567;height:283;mso-position-horizontal-relative:margin;mso-position-vertical-relative:margin" strokeweight=".5pt">
              <v:textbox style="mso-next-textbox:#_x0000_s4743" inset=".1mm,.1mm,.1mm,.1mm">
                <w:txbxContent>
                  <w:p w:rsidR="00C646A7" w:rsidRPr="000C09C7" w:rsidRDefault="00C646A7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4" type="#_x0000_t202" style="position:absolute;left:2268;top:14799;width:567;height:283;mso-position-horizontal-relative:margin;mso-position-vertical-relative:margin" strokeweight=".5pt">
              <v:textbox style="mso-next-textbox:#_x0000_s4744" inset=".1mm,.1mm,.1mm,.1mm">
                <w:txbxContent>
                  <w:p w:rsidR="00C646A7" w:rsidRPr="000C09C7" w:rsidRDefault="00C646A7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Лист</w:t>
                    </w:r>
                  </w:p>
                </w:txbxContent>
              </v:textbox>
            </v:shape>
            <v:shape id="_x0000_s4745" type="#_x0000_t202" style="position:absolute;left:2268;top:14516;width:567;height:283;mso-position-horizontal-relative:margin;mso-position-vertical-relative:margin" strokeweight=".5pt">
              <v:textbox style="mso-next-textbox:#_x0000_s4745" inset=".1mm,.1mm,.1mm,.1mm">
                <w:txbxContent>
                  <w:p w:rsidR="00C646A7" w:rsidRPr="000C09C7" w:rsidRDefault="00C646A7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6" type="#_x0000_t202" style="position:absolute;left:2268;top:14232;width:567;height:283;mso-position-horizontal-relative:margin;mso-position-vertical-relative:margin" strokeweight=".5pt">
              <v:textbox style="mso-next-textbox:#_x0000_s4746" inset=".1mm,.1mm,.1mm,.1mm">
                <w:txbxContent>
                  <w:p w:rsidR="00C646A7" w:rsidRPr="000C09C7" w:rsidRDefault="00C646A7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7" type="#_x0000_t202" style="position:absolute;left:2835;top:14799;width:567;height:283;mso-position-horizontal-relative:margin;mso-position-vertical-relative:margin" strokeweight=".5pt">
              <v:textbox style="mso-next-textbox:#_x0000_s4747" inset=".1mm,.1mm,.1mm,.1mm">
                <w:txbxContent>
                  <w:p w:rsidR="00C646A7" w:rsidRPr="000C09C7" w:rsidRDefault="00C646A7">
                    <w:pPr>
                      <w:pStyle w:val="afe"/>
                      <w:rPr>
                        <w:spacing w:val="-18"/>
                        <w:sz w:val="20"/>
                        <w:szCs w:val="20"/>
                      </w:rPr>
                    </w:pPr>
                    <w:r w:rsidRPr="000C09C7">
                      <w:rPr>
                        <w:spacing w:val="-18"/>
                        <w:sz w:val="20"/>
                        <w:szCs w:val="20"/>
                      </w:rPr>
                      <w:t>№док.</w:t>
                    </w:r>
                  </w:p>
                </w:txbxContent>
              </v:textbox>
            </v:shape>
            <v:shape id="_x0000_s4748" type="#_x0000_t202" style="position:absolute;left:2835;top:14232;width:567;height:283;mso-position-horizontal-relative:margin;mso-position-vertical-relative:margin" strokeweight=".5pt">
              <v:textbox style="mso-next-textbox:#_x0000_s4748" inset=".1mm,.1mm,.1mm,.1mm">
                <w:txbxContent>
                  <w:p w:rsidR="00C646A7" w:rsidRPr="000C09C7" w:rsidRDefault="00C646A7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9" type="#_x0000_t202" style="position:absolute;left:3402;top:14799;width:850;height:283;mso-position-horizontal-relative:margin;mso-position-vertical-relative:margin" strokeweight=".5pt">
              <v:textbox style="mso-next-textbox:#_x0000_s4749" inset=".1mm,.1mm,.1mm,.1mm">
                <w:txbxContent>
                  <w:p w:rsidR="00C646A7" w:rsidRPr="000C09C7" w:rsidRDefault="00C646A7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Подпись</w:t>
                    </w:r>
                  </w:p>
                </w:txbxContent>
              </v:textbox>
            </v:shape>
            <v:shape id="_x0000_s4750" type="#_x0000_t202" style="position:absolute;left:3402;top:14516;width:850;height:283;mso-position-horizontal-relative:margin;mso-position-vertical-relative:margin" strokeweight=".5pt">
              <v:textbox style="mso-next-textbox:#_x0000_s4750" inset=".1mm,.1mm,.1mm,.1mm">
                <w:txbxContent>
                  <w:p w:rsidR="00C646A7" w:rsidRPr="000C09C7" w:rsidRDefault="00C646A7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51" type="#_x0000_t202" style="position:absolute;left:3402;top:14232;width:850;height:283;mso-position-horizontal-relative:margin;mso-position-vertical-relative:margin" strokeweight=".5pt">
              <v:textbox style="mso-next-textbox:#_x0000_s4751" inset=".1mm,.1mm,.1mm,.1mm">
                <w:txbxContent>
                  <w:p w:rsidR="00C646A7" w:rsidRPr="000C09C7" w:rsidRDefault="00C646A7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52" type="#_x0000_t202" style="position:absolute;left:4253;top:14799;width:567;height:283;mso-position-horizontal-relative:margin;mso-position-vertical-relative:margin" strokeweight=".5pt">
              <v:textbox style="mso-next-textbox:#_x0000_s4752" inset=".1mm,.1mm,.1mm,.1mm">
                <w:txbxContent>
                  <w:p w:rsidR="00C646A7" w:rsidRPr="000C09C7" w:rsidRDefault="00C646A7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Дата</w:t>
                    </w:r>
                  </w:p>
                </w:txbxContent>
              </v:textbox>
            </v:shape>
            <v:shape id="_x0000_s4753" type="#_x0000_t202" style="position:absolute;left:4253;top:14516;width:567;height:283;mso-position-horizontal-relative:margin;mso-position-vertical-relative:margin" strokeweight=".5pt">
              <v:textbox style="mso-next-textbox:#_x0000_s4753" inset=".1mm,.1mm,.1mm,.1mm">
                <w:txbxContent>
                  <w:p w:rsidR="00C646A7" w:rsidRPr="000C09C7" w:rsidRDefault="00C646A7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54" type="#_x0000_t202" style="position:absolute;left:4253;top:14232;width:567;height:283;mso-position-horizontal-relative:margin;mso-position-vertical-relative:margin" strokeweight=".5pt">
              <v:textbox style="mso-next-textbox:#_x0000_s4754" inset=".1mm,.1mm,.1mm,.1mm">
                <w:txbxContent>
                  <w:p w:rsidR="00C646A7" w:rsidRPr="000C09C7" w:rsidRDefault="00C646A7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</v:group>
          <v:group id="_x0000_s4755" style="position:absolute;left:1134;top:6237;width:10491;height:853;mso-position-horizontal-relative:page;mso-position-vertical-relative:page" coordorigin="1161,6354" coordsize="10491,853">
            <v:shape id="_x0000_s4756" type="#_x0000_t202" style="position:absolute;left:4847;top:6354;width:3713;height:850;mso-position-horizontal-relative:margin;mso-position-vertical-relative:margin" strokeweight="1.5pt">
              <v:textbox style="mso-next-textbox:#_x0000_s4756" inset=".1mm,.1mm,.1mm,.1mm">
                <w:txbxContent>
                  <w:p w:rsidR="00C646A7" w:rsidRPr="003A4A1F" w:rsidRDefault="00C646A7" w:rsidP="00A346CA">
                    <w:pPr>
                      <w:pStyle w:val="afe"/>
                      <w:spacing w:before="240"/>
                      <w:rPr>
                        <w:sz w:val="22"/>
                        <w:szCs w:val="22"/>
                      </w:rPr>
                    </w:pPr>
                    <w:r w:rsidRPr="00D1370E">
                      <w:rPr>
                        <w:sz w:val="22"/>
                        <w:szCs w:val="22"/>
                      </w:rPr>
                      <w:t>РСГ-0</w:t>
                    </w:r>
                    <w:r>
                      <w:rPr>
                        <w:sz w:val="22"/>
                        <w:szCs w:val="22"/>
                      </w:rPr>
                      <w:t>17-31</w:t>
                    </w:r>
                    <w:r w:rsidRPr="00D1370E">
                      <w:rPr>
                        <w:sz w:val="22"/>
                        <w:szCs w:val="22"/>
                      </w:rPr>
                      <w:t>.0</w:t>
                    </w:r>
                    <w:r>
                      <w:rPr>
                        <w:sz w:val="22"/>
                        <w:szCs w:val="22"/>
                      </w:rPr>
                      <w:t>8</w:t>
                    </w:r>
                    <w:r w:rsidRPr="00D1370E">
                      <w:rPr>
                        <w:sz w:val="22"/>
                        <w:szCs w:val="22"/>
                      </w:rPr>
                      <w:t>-</w:t>
                    </w:r>
                    <w:r>
                      <w:rPr>
                        <w:sz w:val="22"/>
                        <w:szCs w:val="22"/>
                      </w:rPr>
                      <w:t>Р</w:t>
                    </w:r>
                    <w:r w:rsidRPr="00D1370E">
                      <w:rPr>
                        <w:sz w:val="22"/>
                        <w:szCs w:val="22"/>
                      </w:rPr>
                      <w:t>-</w:t>
                    </w:r>
                    <w:r>
                      <w:rPr>
                        <w:sz w:val="22"/>
                        <w:szCs w:val="22"/>
                      </w:rPr>
                      <w:t>ИОС1.ТЧ</w:t>
                    </w:r>
                  </w:p>
                  <w:p w:rsidR="00C646A7" w:rsidRPr="000C09C7" w:rsidRDefault="00C646A7">
                    <w:pPr>
                      <w:pStyle w:val="afe"/>
                      <w:rPr>
                        <w:sz w:val="22"/>
                        <w:szCs w:val="22"/>
                      </w:rPr>
                    </w:pPr>
                  </w:p>
                </w:txbxContent>
              </v:textbox>
            </v:shape>
            <v:shape id="_x0000_s4757" type="#_x0000_t202" style="position:absolute;left:11084;top:6354;width:567;height:397;mso-position-horizontal-relative:margin;mso-position-vertical-relative:margin" strokeweight="1.5pt">
              <v:textbox style="mso-next-textbox:#_x0000_s4757" inset=".1mm,.1mm,.1mm,.1mm">
                <w:txbxContent>
                  <w:p w:rsidR="00C646A7" w:rsidRPr="000C09C7" w:rsidRDefault="00C646A7">
                    <w:pPr>
                      <w:pStyle w:val="afe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Лист</w:t>
                    </w:r>
                  </w:p>
                </w:txbxContent>
              </v:textbox>
            </v:shape>
            <v:shape id="_x0000_s4758" type="#_x0000_t202" style="position:absolute;left:11085;top:6753;width:567;height:454;mso-position-horizontal-relative:page;mso-position-vertical-relative:page" strokeweight="1.5pt">
              <v:textbox style="mso-next-textbox:#_x0000_s4758" inset=".1mm,.1mm,.1mm,.1mm">
                <w:txbxContent>
                  <w:p w:rsidR="00C646A7" w:rsidRPr="000C09C7" w:rsidRDefault="00C646A7">
                    <w:pPr>
                      <w:pStyle w:val="afe"/>
                      <w:spacing w:before="120"/>
                      <w:rPr>
                        <w:sz w:val="20"/>
                        <w:szCs w:val="20"/>
                      </w:rPr>
                    </w:pPr>
                    <w:r>
                      <w:rPr>
                        <w:rStyle w:val="aff0"/>
                        <w:sz w:val="20"/>
                      </w:rPr>
                      <w:fldChar w:fldCharType="begin"/>
                    </w:r>
                    <w:r>
                      <w:rPr>
                        <w:rStyle w:val="aff0"/>
                        <w:sz w:val="20"/>
                      </w:rPr>
                      <w:instrText xml:space="preserve"> PAGE </w:instrText>
                    </w:r>
                    <w:r>
                      <w:rPr>
                        <w:rStyle w:val="aff0"/>
                        <w:sz w:val="20"/>
                      </w:rPr>
                      <w:fldChar w:fldCharType="separate"/>
                    </w:r>
                    <w:r w:rsidR="00A36616">
                      <w:rPr>
                        <w:rStyle w:val="aff0"/>
                        <w:noProof/>
                        <w:sz w:val="20"/>
                      </w:rPr>
                      <w:t>2</w:t>
                    </w:r>
                    <w:r>
                      <w:rPr>
                        <w:rStyle w:val="aff0"/>
                        <w:sz w:val="20"/>
                      </w:rPr>
                      <w:fldChar w:fldCharType="end"/>
                    </w:r>
                  </w:p>
                </w:txbxContent>
              </v:textbox>
            </v:shape>
            <v:line id="_x0000_s4759" style="position:absolute;mso-position-horizontal-relative:margin;mso-position-vertical-relative:margin" from="1161,6354" to="1161,7204" strokeweight="1.5pt"/>
            <v:line id="_x0000_s4760" style="position:absolute;mso-position-horizontal-relative:margin;mso-position-vertical-relative:margin" from="1728,6354" to="1728,7204" strokeweight="1.5pt"/>
            <v:line id="_x0000_s4761" style="position:absolute;mso-position-horizontal-relative:margin;mso-position-vertical-relative:margin" from="2295,6354" to="2295,7204" strokeweight="1.5pt"/>
            <v:line id="_x0000_s4762" style="position:absolute;mso-position-horizontal-relative:margin;mso-position-vertical-relative:margin" from="2862,6354" to="2862,7204" strokeweight="1.5pt"/>
            <v:line id="_x0000_s4763" style="position:absolute;mso-position-horizontal-relative:margin;mso-position-vertical-relative:margin" from="3429,6354" to="3429,7204" strokeweight="1.5pt"/>
            <v:line id="_x0000_s4764" style="position:absolute;mso-position-horizontal-relative:margin;mso-position-vertical-relative:margin" from="4280,6354" to="4280,7204" strokeweight="1.5pt"/>
            <v:line id="_x0000_s4765" style="position:absolute;mso-position-horizontal-relative:margin;mso-position-vertical-relative:margin" from="1161,7204" to="4846,7204" strokeweight="1.5pt"/>
            <v:line id="_x0000_s4766" style="position:absolute;mso-position-horizontal-relative:margin;mso-position-vertical-relative:margin" from="1161,6921" to="4846,6921" strokeweight="1.5pt"/>
            <v:line id="_x0000_s4767" style="position:absolute;mso-position-horizontal-relative:margin;mso-position-vertical-relative:margin" from="1161,6354" to="4846,6354" strokeweight="1.5pt"/>
            <v:shape id="_x0000_s4768" type="#_x0000_t202" style="position:absolute;left:8562;top:6356;width:2523;height:850;mso-position-horizontal-relative:page;mso-position-vertical-relative:page" filled="f" strokeweight="1.5pt">
              <v:textbox style="mso-next-textbox:#_x0000_s4768" inset="0,0,.1mm,.1mm">
                <w:txbxContent>
                  <w:tbl>
                    <w:tblPr>
                      <w:tblW w:w="4139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410"/>
                      <w:gridCol w:w="1729"/>
                    </w:tblGrid>
                    <w:tr w:rsidR="00C646A7" w:rsidRPr="005E53F8" w:rsidTr="00C146C6">
                      <w:trPr>
                        <w:cantSplit/>
                        <w:trHeight w:val="851"/>
                      </w:trPr>
                      <w:tc>
                        <w:tcPr>
                          <w:tcW w:w="2410" w:type="dxa"/>
                          <w:noWrap/>
                          <w:vAlign w:val="center"/>
                        </w:tcPr>
                        <w:p w:rsidR="00C646A7" w:rsidRPr="00C146C6" w:rsidRDefault="00C646A7" w:rsidP="00535E6C">
                          <w:pPr>
                            <w:ind w:firstLine="0"/>
                            <w:jc w:val="center"/>
                          </w:pPr>
                        </w:p>
                      </w:tc>
                      <w:tc>
                        <w:tcPr>
                          <w:tcW w:w="1729" w:type="dxa"/>
                          <w:tcMar>
                            <w:left w:w="28" w:type="dxa"/>
                          </w:tcMar>
                          <w:vAlign w:val="center"/>
                        </w:tcPr>
                        <w:p w:rsidR="00C646A7" w:rsidRPr="005E53F8" w:rsidRDefault="00C646A7" w:rsidP="00535E6C">
                          <w:pPr>
                            <w:pStyle w:val="afe"/>
                            <w:jc w:val="left"/>
                            <w:rPr>
                              <w:szCs w:val="20"/>
                            </w:rPr>
                          </w:pPr>
                        </w:p>
                      </w:tc>
                    </w:tr>
                  </w:tbl>
                  <w:p w:rsidR="00C646A7" w:rsidRDefault="00C646A7" w:rsidP="00535E6C">
                    <w:pPr>
                      <w:pStyle w:val="afe"/>
                      <w:spacing w:before="240"/>
                      <w:rPr>
                        <w:sz w:val="22"/>
                        <w:szCs w:val="22"/>
                      </w:rPr>
                    </w:pPr>
                  </w:p>
                  <w:p w:rsidR="00C646A7" w:rsidRPr="000C09C7" w:rsidRDefault="00C646A7" w:rsidP="00535E6C">
                    <w:pPr>
                      <w:pStyle w:val="afe"/>
                      <w:rPr>
                        <w:sz w:val="22"/>
                        <w:szCs w:val="22"/>
                      </w:rPr>
                    </w:pPr>
                  </w:p>
                </w:txbxContent>
              </v:textbox>
            </v:shape>
          </v:group>
        </v:group>
      </w:pict>
    </w:r>
    <w:r>
      <w:rPr>
        <w:noProof/>
      </w:rPr>
      <w:pict>
        <v:shape id="_x0000_s4721" type="#_x0000_t202" style="position:absolute;left:0;text-align:left;margin-left:526.05pt;margin-top:827.55pt;width:52.45pt;height:11.35pt;z-index:251655680;mso-position-horizontal-relative:page;mso-position-vertical-relative:page" stroked="f">
          <v:textbox style="mso-next-textbox:#_x0000_s4721" inset="0,0,0,0">
            <w:txbxContent>
              <w:p w:rsidR="00C646A7" w:rsidRPr="000C09C7" w:rsidRDefault="00C646A7">
                <w:pPr>
                  <w:pStyle w:val="afe"/>
                  <w:rPr>
                    <w:sz w:val="20"/>
                    <w:szCs w:val="20"/>
                  </w:rPr>
                </w:pPr>
                <w:r w:rsidRPr="000C09C7">
                  <w:rPr>
                    <w:sz w:val="20"/>
                    <w:szCs w:val="20"/>
                  </w:rPr>
                  <w:t>Формат А4</w:t>
                </w:r>
              </w:p>
            </w:txbxContent>
          </v:textbox>
          <w10:wrap anchorx="page" anchory="page"/>
        </v:shape>
      </w:pict>
    </w:r>
    <w:r w:rsidR="00C646A7">
      <w:rPr>
        <w:lang w:val="en-US"/>
      </w:rPr>
      <w:t>3</w: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6A7" w:rsidRDefault="00CC40E3" w:rsidP="00BE5CC9">
    <w:pPr>
      <w:pStyle w:val="afc"/>
    </w:pPr>
    <w:r>
      <w:rPr>
        <w:noProof/>
      </w:rPr>
      <w:pict>
        <v:group id="_x0000_s4633" style="position:absolute;left:0;text-align:left;margin-left:14.2pt;margin-top:399.75pt;width:42.55pt;height:425.25pt;z-index:251659776;mso-position-horizontal-relative:page;mso-position-vertical-relative:page" coordorigin="3654,5324" coordsize="851,8505">
          <v:group id="_x0000_s4634" style="position:absolute;left:3654;top:5324;width:851;height:8505" coordorigin="283,7995" coordsize="851,8505">
            <v:group id="_x0000_s4635" style="position:absolute;left:454;top:11681;width:680;height:4819" coordorigin="454,11681" coordsize="680,4819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4636" type="#_x0000_t202" style="position:absolute;left:737;top:15083;width:397;height:1417;mso-position-horizontal-relative:margin;mso-position-vertical-relative:margin" strokeweight="1.5pt">
                <v:textbox style="layout-flow:vertical;mso-layout-flow-alt:bottom-to-top;mso-next-textbox:#_x0000_s4636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37" type="#_x0000_t202" style="position:absolute;left:454;top:15083;width:283;height:1417;mso-position-horizontal-relative:margin;mso-position-vertical-relative:margin" strokeweight="1.5pt">
                <v:textbox style="layout-flow:vertical;mso-layout-flow-alt:bottom-to-top;mso-next-textbox:#_x0000_s4637" inset=".1mm,.1mm,.1mm,.1mm">
                  <w:txbxContent>
                    <w:p w:rsidR="00C646A7" w:rsidRPr="00AC3BE3" w:rsidRDefault="00C646A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4638" type="#_x0000_t202" style="position:absolute;left:737;top:13098;width:397;height:1984;mso-position-horizontal-relative:margin;mso-position-vertical-relative:margin" strokeweight="1.5pt">
                <v:textbox style="layout-flow:vertical;mso-layout-flow-alt:bottom-to-top;mso-next-textbox:#_x0000_s4638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39" type="#_x0000_t202" style="position:absolute;left:454;top:13098;width:283;height:1984;mso-position-horizontal-relative:margin;mso-position-vertical-relative:margin" strokeweight="1.5pt">
                <v:textbox style="layout-flow:vertical;mso-layout-flow-alt:bottom-to-top;mso-next-textbox:#_x0000_s4639" inset=".1mm,.1mm,.1mm,.1mm">
                  <w:txbxContent>
                    <w:p w:rsidR="00C646A7" w:rsidRPr="00AC3BE3" w:rsidRDefault="00C646A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Подп. и дата</w:t>
                      </w:r>
                    </w:p>
                  </w:txbxContent>
                </v:textbox>
              </v:shape>
              <v:shape id="_x0000_s4640" type="#_x0000_t202" style="position:absolute;left:737;top:11681;width:397;height:1417;mso-position-horizontal-relative:margin;mso-position-vertical-relative:margin" strokeweight="1.5pt">
                <v:textbox style="layout-flow:vertical;mso-layout-flow-alt:bottom-to-top;mso-next-textbox:#_x0000_s4640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41" type="#_x0000_t202" style="position:absolute;left:454;top:11681;width:283;height:1417;mso-position-horizontal-relative:margin;mso-position-vertical-relative:margin" strokeweight="1.5pt">
                <v:textbox style="layout-flow:vertical;mso-layout-flow-alt:bottom-to-top;mso-next-textbox:#_x0000_s4641" inset=".1mm,.1mm,.1mm,.1mm">
                  <w:txbxContent>
                    <w:p w:rsidR="00C646A7" w:rsidRPr="00AC3BE3" w:rsidRDefault="00C646A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Взам. инв. №</w:t>
                      </w:r>
                    </w:p>
                  </w:txbxContent>
                </v:textbox>
              </v:shape>
            </v:group>
            <v:group id="_x0000_s4642" style="position:absolute;left:283;top:7995;width:850;height:3686" coordorigin="283,7995" coordsize="850,3686">
              <v:shape id="_x0000_s4643" type="#_x0000_t202" style="position:absolute;left:850;top:10547;width:283;height:1134;mso-position-horizontal-relative:margin;mso-position-vertical-relative:margin" strokeweight=".5pt">
                <v:textbox style="layout-flow:vertical;mso-layout-flow-alt:bottom-to-top;mso-next-textbox:#_x0000_s4643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44" type="#_x0000_t202" style="position:absolute;left:567;top:10547;width:283;height:1134;mso-position-horizontal-relative:margin;mso-position-vertical-relative:margin" strokeweight=".5pt">
                <v:textbox style="layout-flow:vertical;mso-layout-flow-alt:bottom-to-top;mso-next-textbox:#_x0000_s4644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45" type="#_x0000_t202" style="position:absolute;left:283;top:7995;width:283;height:3685;mso-position-horizontal-relative:margin;mso-position-vertical-relative:margin" strokeweight=".5pt">
                <v:textbox style="layout-flow:vertical;mso-layout-flow-alt:bottom-to-top;mso-next-textbox:#_x0000_s4645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Согласовано</w:t>
                      </w:r>
                    </w:p>
                  </w:txbxContent>
                </v:textbox>
              </v:shape>
              <v:shape id="_x0000_s4646" type="#_x0000_t202" style="position:absolute;left:850;top:9413;width:283;height:1134;mso-position-horizontal-relative:margin;mso-position-vertical-relative:margin" strokeweight=".5pt">
                <v:textbox style="layout-flow:vertical;mso-layout-flow-alt:bottom-to-top;mso-next-textbox:#_x0000_s4646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47" type="#_x0000_t202" style="position:absolute;left:567;top:9413;width:283;height:1134;mso-position-horizontal-relative:margin;mso-position-vertical-relative:margin" strokeweight=".5pt">
                <v:textbox style="layout-flow:vertical;mso-layout-flow-alt:bottom-to-top;mso-next-textbox:#_x0000_s4647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48" type="#_x0000_t202" style="position:absolute;left:850;top:8562;width:283;height:850;mso-position-horizontal-relative:margin;mso-position-vertical-relative:margin" strokeweight=".5pt">
                <v:textbox style="layout-flow:vertical;mso-layout-flow-alt:bottom-to-top;mso-next-textbox:#_x0000_s4648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49" type="#_x0000_t202" style="position:absolute;left:567;top:8562;width:283;height:850;mso-position-horizontal-relative:margin;mso-position-vertical-relative:margin" strokeweight=".5pt">
                <v:textbox style="layout-flow:vertical;mso-layout-flow-alt:bottom-to-top;mso-next-textbox:#_x0000_s4649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50" type="#_x0000_t202" style="position:absolute;left:850;top:7995;width:283;height:567;mso-position-horizontal-relative:margin;mso-position-vertical-relative:margin" strokeweight=".5pt">
                <v:textbox style="layout-flow:vertical;mso-layout-flow-alt:bottom-to-top;mso-next-textbox:#_x0000_s4650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51" type="#_x0000_t202" style="position:absolute;left:567;top:7995;width:283;height:567;mso-position-horizontal-relative:margin;mso-position-vertical-relative:margin" strokeweight=".5pt">
                <v:textbox style="layout-flow:vertical;mso-layout-flow-alt:bottom-to-top;mso-next-textbox:#_x0000_s4651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v:group>
          </v:group>
          <v:line id="_x0000_s4652" style="position:absolute;flip:y;mso-position-horizontal-relative:page;mso-position-vertical-relative:page" from="4502,5324" to="4502,9009" strokeweight="1.5pt"/>
          <w10:wrap anchorx="page" anchory="page"/>
        </v:group>
      </w:pict>
    </w:r>
    <w:r>
      <w:rPr>
        <w:noProof/>
      </w:rPr>
      <w:pict>
        <v:group id="_x0000_s4654" style="position:absolute;left:0;text-align:left;margin-left:-14.2pt;margin-top:16.7pt;width:524.5pt;height:127.6pt;z-index:251660800" coordorigin="1134,13041" coordsize="10490,2552">
          <v:shape id="_x0000_s4655" type="#_x0000_t202" style="position:absolute;left:10490;top:15366;width:1049;height:227;mso-position-horizontal-relative:page;mso-position-vertical-relative:page" stroked="f">
            <v:textbox style="mso-next-textbox:#_x0000_s4655" inset="0,0,0,0">
              <w:txbxContent>
                <w:p w:rsidR="00C646A7" w:rsidRPr="000C09C7" w:rsidRDefault="00C646A7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Формат А4</w:t>
                  </w:r>
                </w:p>
              </w:txbxContent>
            </v:textbox>
          </v:shape>
          <v:group id="_x0000_s4656" style="position:absolute;left:1134;top:13041;width:10490;height:2268;mso-position-horizontal-relative:page;mso-position-vertical-relative:page" coordorigin="1134,10206" coordsize="10490,2268">
            <v:group id="_x0000_s4657" style="position:absolute;left:1134;top:10206;width:3686;height:2268;mso-position-horizontal-relative:page;mso-position-vertical-relative:page" coordorigin="1134,14232" coordsize="3686,2268">
              <v:shape id="_x0000_s4658" type="#_x0000_t202" style="position:absolute;left:1134;top:16217;width:1134;height:283;mso-position-horizontal-relative:margin;mso-position-vertical-relative:margin">
                <v:textbox style="mso-next-textbox:#_x0000_s4658" inset=".1mm,.1mm,.1mm,.1mm">
                  <w:txbxContent>
                    <w:p w:rsidR="00C646A7" w:rsidRPr="00A1336F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ГИП</w:t>
                      </w:r>
                    </w:p>
                  </w:txbxContent>
                </v:textbox>
              </v:shape>
              <v:shape id="_x0000_s4659" type="#_x0000_t202" style="position:absolute;left:1134;top:15933;width:1134;height:283;mso-position-horizontal-relative:margin;mso-position-vertical-relative:margin">
                <v:textbox style="mso-next-textbox:#_x0000_s4659" inset=".1mm,.1mm,.1mm,.1mm">
                  <w:txbxContent>
                    <w:p w:rsidR="00C646A7" w:rsidRPr="00A1336F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60" type="#_x0000_t202" style="position:absolute;left:1134;top:15650;width:1134;height:283;mso-position-horizontal-relative:margin;mso-position-vertical-relative:margin">
                <v:textbox style="mso-next-textbox:#_x0000_s4660" inset=".1mm,.1mm,.1mm,.1mm">
                  <w:txbxContent>
                    <w:p w:rsidR="00C646A7" w:rsidRPr="003A4A1F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Проверил</w:t>
                      </w:r>
                    </w:p>
                  </w:txbxContent>
                </v:textbox>
              </v:shape>
              <v:shape id="_x0000_s4661" type="#_x0000_t202" style="position:absolute;left:1134;top:15366;width:1134;height:283;mso-position-horizontal-relative:margin;mso-position-vertical-relative:margin">
                <v:textbox style="mso-next-textbox:#_x0000_s4661" inset=".1mm,.1mm,.1mm,.1mm">
                  <w:txbxContent>
                    <w:p w:rsidR="00C646A7" w:rsidRPr="00A1336F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Гл.инженер</w:t>
                      </w:r>
                    </w:p>
                  </w:txbxContent>
                </v:textbox>
              </v:shape>
              <v:shape id="_x0000_s4662" type="#_x0000_t202" style="position:absolute;left:1134;top:15083;width:1134;height:283;mso-position-horizontal-relative:margin;mso-position-vertical-relative:margin">
                <v:textbox style="mso-next-textbox:#_x0000_s4662" inset=".1mm,.1mm,.1mm,.1mm">
                  <w:txbxContent>
                    <w:p w:rsidR="00C646A7" w:rsidRPr="00A1336F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Разраб.</w:t>
                      </w:r>
                    </w:p>
                  </w:txbxContent>
                </v:textbox>
              </v:shape>
              <v:shape id="_x0000_s4663" type="#_x0000_t202" style="position:absolute;left:2268;top:16217;width:1134;height:283;mso-position-horizontal-relative:margin;mso-position-vertical-relative:margin">
                <v:textbox style="mso-next-textbox:#_x0000_s4663" inset=".1mm,.1mm,.1mm,.1mm">
                  <w:txbxContent>
                    <w:p w:rsidR="00C646A7" w:rsidRPr="001D3614" w:rsidRDefault="00C646A7" w:rsidP="005608DE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Морский</w:t>
                      </w:r>
                    </w:p>
                    <w:p w:rsidR="00C646A7" w:rsidRPr="001D3614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64" type="#_x0000_t202" style="position:absolute;left:2268;top:15933;width:1134;height:283;mso-position-horizontal-relative:margin;mso-position-vertical-relative:margin">
                <v:textbox style="mso-next-textbox:#_x0000_s4664" inset=".1mm,.1mm,.1mm,.1mm">
                  <w:txbxContent>
                    <w:p w:rsidR="00C646A7" w:rsidRPr="00A1336F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65" type="#_x0000_t202" style="position:absolute;left:2268;top:15650;width:1134;height:283;mso-position-horizontal-relative:margin;mso-position-vertical-relative:margin">
                <v:textbox style="mso-next-textbox:#_x0000_s4665" inset=".1mm,.1mm,.1mm,.1mm">
                  <w:txbxContent>
                    <w:p w:rsidR="00C646A7" w:rsidRPr="001D3614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66" type="#_x0000_t202" style="position:absolute;left:2268;top:15366;width:1134;height:283;mso-position-horizontal-relative:margin;mso-position-vertical-relative:margin">
                <v:textbox style="mso-next-textbox:#_x0000_s4666" inset=".1mm,.1mm,.1mm,.1mm">
                  <w:txbxContent>
                    <w:p w:rsidR="00C646A7" w:rsidRPr="001D3614" w:rsidRDefault="00C646A7" w:rsidP="005608DE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Морский</w:t>
                      </w:r>
                    </w:p>
                    <w:p w:rsidR="00C646A7" w:rsidRPr="001D3614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67" type="#_x0000_t202" style="position:absolute;left:2268;top:15083;width:1134;height:283;mso-position-horizontal-relative:margin;mso-position-vertical-relative:margin">
                <v:textbox style="mso-next-textbox:#_x0000_s4667" inset=".1mm,.1mm,.1mm,.1mm">
                  <w:txbxContent>
                    <w:p w:rsidR="00C646A7" w:rsidRPr="001D3614" w:rsidRDefault="00C646A7" w:rsidP="00A46E59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Богатырев</w:t>
                      </w:r>
                    </w:p>
                    <w:p w:rsidR="00C646A7" w:rsidRPr="001D3614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68" type="#_x0000_t202" style="position:absolute;left:3402;top:16217;width:850;height:283;mso-position-horizontal-relative:margin;mso-position-vertical-relative:margin">
                <v:textbox style="mso-next-textbox:#_x0000_s4668" inset=".1mm,.1mm,.1mm,.1mm">
                  <w:txbxContent>
                    <w:p w:rsidR="00C646A7" w:rsidRPr="00A1336F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69" type="#_x0000_t202" style="position:absolute;left:3402;top:15933;width:850;height:283;mso-position-horizontal-relative:margin;mso-position-vertical-relative:margin">
                <v:textbox style="mso-next-textbox:#_x0000_s4669" inset=".1mm,.1mm,.1mm,.1mm">
                  <w:txbxContent>
                    <w:p w:rsidR="00C646A7" w:rsidRPr="00A1336F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0" type="#_x0000_t202" style="position:absolute;left:3402;top:15650;width:850;height:283;mso-position-horizontal-relative:margin;mso-position-vertical-relative:margin">
                <v:textbox style="mso-next-textbox:#_x0000_s4670" inset=".1mm,.1mm,.1mm,.1mm">
                  <w:txbxContent>
                    <w:p w:rsidR="00C646A7" w:rsidRPr="00A1336F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1" type="#_x0000_t202" style="position:absolute;left:3402;top:15366;width:850;height:283;mso-position-horizontal-relative:margin;mso-position-vertical-relative:margin">
                <v:textbox style="mso-next-textbox:#_x0000_s4671" inset=".1mm,.1mm,.1mm,.1mm">
                  <w:txbxContent>
                    <w:p w:rsidR="00C646A7" w:rsidRPr="00A1336F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2" type="#_x0000_t202" style="position:absolute;left:3402;top:15083;width:850;height:283;mso-position-horizontal-relative:margin;mso-position-vertical-relative:margin">
                <v:textbox style="mso-next-textbox:#_x0000_s4672" inset=".1mm,.1mm,.1mm,.1mm">
                  <w:txbxContent>
                    <w:p w:rsidR="00C646A7" w:rsidRPr="00A1336F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3" type="#_x0000_t202" style="position:absolute;left:4253;top:16217;width:567;height:283;mso-position-horizontal-relative:margin;mso-position-vertical-relative:margin">
                <v:textbox style="mso-next-textbox:#_x0000_s4673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4" type="#_x0000_t202" style="position:absolute;left:4253;top:15933;width:567;height:283;mso-position-horizontal-relative:margin;mso-position-vertical-relative:margin">
                <v:textbox style="mso-next-textbox:#_x0000_s4674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5" type="#_x0000_t202" style="position:absolute;left:4253;top:15650;width:567;height:283;mso-position-horizontal-relative:margin;mso-position-vertical-relative:margin">
                <v:textbox style="mso-next-textbox:#_x0000_s4675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6" type="#_x0000_t202" style="position:absolute;left:4253;top:15366;width:567;height:283;mso-position-horizontal-relative:margin;mso-position-vertical-relative:margin">
                <v:textbox style="mso-next-textbox:#_x0000_s4676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7" type="#_x0000_t202" style="position:absolute;left:4253;top:15083;width:567;height:283;mso-position-horizontal-relative:margin;mso-position-vertical-relative:margin">
                <v:textbox style="mso-next-textbox:#_x0000_s4677" inset=".1mm,.1mm,.1mm,.1mm">
                  <w:txbxContent>
                    <w:p w:rsidR="00C646A7" w:rsidRPr="00A1336F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8" type="#_x0000_t202" style="position:absolute;left:1134;top:14799;width:567;height:283;mso-position-horizontal-relative:margin;mso-position-vertical-relative:margin">
                <v:textbox style="mso-next-textbox:#_x0000_s4678" inset=".1mm,.1mm,.1mm,.1mm">
                  <w:txbxContent>
                    <w:p w:rsidR="00C646A7" w:rsidRPr="00AC3BE3" w:rsidRDefault="00C646A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Изм.</w:t>
                      </w:r>
                    </w:p>
                  </w:txbxContent>
                </v:textbox>
              </v:shape>
              <v:shape id="_x0000_s4679" type="#_x0000_t202" style="position:absolute;left:1134;top:14516;width:567;height:283;mso-position-horizontal-relative:margin;mso-position-vertical-relative:margin">
                <v:textbox style="mso-next-textbox:#_x0000_s4679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0" type="#_x0000_t202" style="position:absolute;left:1134;top:14232;width:567;height:283;mso-position-horizontal-relative:margin;mso-position-vertical-relative:margin">
                <v:textbox style="mso-next-textbox:#_x0000_s4680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1" type="#_x0000_t202" style="position:absolute;left:1701;top:14799;width:567;height:283;mso-position-horizontal-relative:margin;mso-position-vertical-relative:margin">
                <v:textbox style="mso-next-textbox:#_x0000_s4681" inset=".1mm,.1mm,.1mm,.1mm">
                  <w:txbxContent>
                    <w:p w:rsidR="00C646A7" w:rsidRPr="00AC3BE3" w:rsidRDefault="00C646A7">
                      <w:pPr>
                        <w:pStyle w:val="afe"/>
                        <w:rPr>
                          <w:spacing w:val="-18"/>
                          <w:sz w:val="20"/>
                          <w:szCs w:val="20"/>
                        </w:rPr>
                      </w:pPr>
                      <w:r w:rsidRPr="00AC3BE3">
                        <w:rPr>
                          <w:spacing w:val="-18"/>
                          <w:sz w:val="20"/>
                          <w:szCs w:val="20"/>
                        </w:rPr>
                        <w:t>Кол.уч.</w:t>
                      </w:r>
                    </w:p>
                  </w:txbxContent>
                </v:textbox>
              </v:shape>
              <v:shape id="_x0000_s4682" type="#_x0000_t202" style="position:absolute;left:1701;top:14516;width:567;height:283;mso-position-horizontal-relative:margin;mso-position-vertical-relative:margin">
                <v:textbox style="mso-next-textbox:#_x0000_s4682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3" type="#_x0000_t202" style="position:absolute;left:1701;top:14232;width:567;height:283;mso-position-horizontal-relative:margin;mso-position-vertical-relative:margin">
                <v:textbox style="mso-next-textbox:#_x0000_s4683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4" type="#_x0000_t202" style="position:absolute;left:2268;top:14799;width:567;height:283;mso-position-horizontal-relative:margin;mso-position-vertical-relative:margin">
                <v:textbox style="mso-next-textbox:#_x0000_s4684" inset=".1mm,.1mm,.1mm,.1mm">
                  <w:txbxContent>
                    <w:p w:rsidR="00C646A7" w:rsidRPr="00AC3BE3" w:rsidRDefault="00C646A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Лист</w:t>
                      </w:r>
                    </w:p>
                  </w:txbxContent>
                </v:textbox>
              </v:shape>
              <v:shape id="_x0000_s4685" type="#_x0000_t202" style="position:absolute;left:2268;top:14516;width:567;height:283;mso-position-horizontal-relative:margin;mso-position-vertical-relative:margin">
                <v:textbox style="mso-next-textbox:#_x0000_s4685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6" type="#_x0000_t202" style="position:absolute;left:2268;top:14232;width:567;height:283;mso-position-horizontal-relative:margin;mso-position-vertical-relative:margin">
                <v:textbox style="mso-next-textbox:#_x0000_s4686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7" type="#_x0000_t202" style="position:absolute;left:2835;top:14799;width:567;height:283;mso-position-horizontal-relative:margin;mso-position-vertical-relative:margin">
                <v:textbox style="mso-next-textbox:#_x0000_s4687" inset=".1mm,.1mm,.1mm,.1mm">
                  <w:txbxContent>
                    <w:p w:rsidR="00C646A7" w:rsidRPr="00AC3BE3" w:rsidRDefault="00C646A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pacing w:val="-18"/>
                          <w:sz w:val="20"/>
                          <w:szCs w:val="20"/>
                        </w:rPr>
                        <w:t>№док</w:t>
                      </w:r>
                      <w:r w:rsidRPr="00AC3BE3">
                        <w:rPr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_x0000_s4688" type="#_x0000_t202" style="position:absolute;left:2835;top:14516;width:567;height:283;mso-position-horizontal-relative:margin;mso-position-vertical-relative:margin">
                <v:textbox style="mso-next-textbox:#_x0000_s4688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9" type="#_x0000_t202" style="position:absolute;left:2835;top:14232;width:567;height:283;mso-position-horizontal-relative:margin;mso-position-vertical-relative:margin">
                <v:textbox style="mso-next-textbox:#_x0000_s4689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90" type="#_x0000_t202" style="position:absolute;left:3402;top:14799;width:850;height:283;mso-position-horizontal-relative:margin;mso-position-vertical-relative:margin">
                <v:textbox style="mso-next-textbox:#_x0000_s4690" inset=".1mm,.1mm,.1mm,.1mm">
                  <w:txbxContent>
                    <w:p w:rsidR="00C646A7" w:rsidRPr="00AC3BE3" w:rsidRDefault="00C646A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Подпись</w:t>
                      </w:r>
                    </w:p>
                  </w:txbxContent>
                </v:textbox>
              </v:shape>
              <v:shape id="_x0000_s4691" type="#_x0000_t202" style="position:absolute;left:3402;top:14516;width:850;height:283;mso-position-horizontal-relative:margin;mso-position-vertical-relative:margin">
                <v:textbox style="mso-next-textbox:#_x0000_s4691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92" type="#_x0000_t202" style="position:absolute;left:3402;top:14232;width:850;height:283;mso-position-horizontal-relative:margin;mso-position-vertical-relative:margin">
                <v:textbox style="mso-next-textbox:#_x0000_s4692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93" type="#_x0000_t202" style="position:absolute;left:4253;top:14799;width:567;height:283;mso-position-horizontal-relative:margin;mso-position-vertical-relative:margin">
                <v:textbox style="mso-next-textbox:#_x0000_s4693" inset=".1mm,.1mm,.1mm,.1mm">
                  <w:txbxContent>
                    <w:p w:rsidR="00C646A7" w:rsidRPr="00AC3BE3" w:rsidRDefault="00C646A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Дата</w:t>
                      </w:r>
                    </w:p>
                  </w:txbxContent>
                </v:textbox>
              </v:shape>
              <v:shape id="_x0000_s4694" type="#_x0000_t202" style="position:absolute;left:4253;top:14516;width:567;height:283;mso-position-horizontal-relative:margin;mso-position-vertical-relative:margin">
                <v:textbox style="mso-next-textbox:#_x0000_s4694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95" type="#_x0000_t202" style="position:absolute;left:4253;top:14232;width:567;height:283;mso-position-horizontal-relative:margin;mso-position-vertical-relative:margin">
                <v:textbox style="mso-next-textbox:#_x0000_s4695" inset=".1mm,.1mm,.1mm,.1mm">
                  <w:txbxContent>
                    <w:p w:rsidR="00C646A7" w:rsidRPr="00AC3BE3" w:rsidRDefault="00C646A7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v:group>
            <v:group id="_x0000_s4696" style="position:absolute;left:1134;top:10206;width:10490;height:2268" coordorigin="1134,10206" coordsize="10490,2268">
              <v:line id="_x0000_s4697" style="position:absolute;mso-position-horizontal-relative:page;mso-position-vertical-relative:page" from="1134,12474" to="4819,12474" strokeweight="1.5pt"/>
              <v:line id="_x0000_s4698" style="position:absolute;mso-position-horizontal-relative:page;mso-position-vertical-relative:page" from="1134,10773" to="4819,10773" strokeweight="1.5pt"/>
              <v:line id="_x0000_s4699" style="position:absolute;mso-position-horizontal-relative:page;mso-position-vertical-relative:page" from="1134,11057" to="4819,11057" strokeweight="1.5pt"/>
              <v:line id="_x0000_s4700" style="position:absolute;mso-position-horizontal-relative:page;mso-position-vertical-relative:page" from="1134,10206" to="4819,10206" strokeweight="1.5pt"/>
              <v:line id="_x0000_s4701" style="position:absolute;mso-position-horizontal-relative:page;mso-position-vertical-relative:page" from="1701,10206" to="1701,11056" strokeweight="1.5pt"/>
              <v:line id="_x0000_s4702" style="position:absolute;mso-position-horizontal-relative:page;mso-position-vertical-relative:page" from="2835,10206" to="2835,11056" strokeweight="1.5pt"/>
              <v:line id="_x0000_s4703" style="position:absolute;mso-position-horizontal-relative:page;mso-position-vertical-relative:page" from="2268,10206" to="2268,12474" strokeweight="1.5pt"/>
              <v:line id="_x0000_s4704" style="position:absolute;mso-position-horizontal-relative:page;mso-position-vertical-relative:page" from="3402,10206" to="3402,12474" strokeweight="1.5pt"/>
              <v:line id="_x0000_s4705" style="position:absolute;mso-position-horizontal-relative:page;mso-position-vertical-relative:page" from="4253,10206" to="4253,12474" strokeweight="1.5pt"/>
              <v:line id="_x0000_s4706" style="position:absolute;mso-position-horizontal-relative:page;mso-position-vertical-relative:page" from="1134,10206" to="1134,12474" strokeweight="1.5pt"/>
              <v:group id="_x0000_s4707" style="position:absolute;left:4820;top:10206;width:6804;height:2268" coordorigin="4820,10206" coordsize="6804,2268">
                <v:group id="_x0000_s4708" style="position:absolute;left:4820;top:11057;width:6804;height:1417;mso-position-horizontal-relative:page;mso-position-vertical-relative:page" coordorigin="4847,10985" coordsize="6804,1417">
                  <v:shape id="_x0000_s4709" type="#_x0000_t202" style="position:absolute;left:4847;top:10985;width:3969;height:1417;mso-position-horizontal-relative:margin;mso-position-vertical-relative:margin" strokeweight="1.5pt">
                    <v:textbox style="mso-next-textbox:#_x0000_s4709" inset=".1mm,.1mm,.1mm,.1mm">
                      <w:txbxContent>
                        <w:p w:rsidR="00C646A7" w:rsidRDefault="00C646A7">
                          <w:pPr>
                            <w:pStyle w:val="afe"/>
                            <w:spacing w:before="48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Содержание</w:t>
                          </w:r>
                        </w:p>
                        <w:p w:rsidR="00C646A7" w:rsidRPr="003A4A1F" w:rsidRDefault="00C646A7">
                          <w:pPr>
                            <w:pStyle w:val="afe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v:textbox>
                  </v:shape>
                  <v:shape id="_x0000_s4710" type="#_x0000_t202" style="position:absolute;left:8816;top:11552;width:2835;height:850;mso-position-horizontal-relative:margin;mso-position-vertical-relative:margin" strokeweight="1.5pt">
                    <v:textbox style="mso-next-textbox:#_x0000_s4710" inset=".1mm,.1mm,.1mm,.1mm">
                      <w:txbxContent>
                        <w:p w:rsidR="00C646A7" w:rsidRPr="00535E6C" w:rsidRDefault="00C646A7" w:rsidP="00535E6C">
                          <w:pPr>
                            <w:ind w:firstLine="0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:rsidR="00C646A7" w:rsidRPr="0041571B" w:rsidRDefault="00C646A7" w:rsidP="00535E6C">
                          <w:pPr>
                            <w:ind w:firstLine="0"/>
                            <w:jc w:val="center"/>
                          </w:pPr>
                          <w:r>
                            <w:t>ООО «</w:t>
                          </w:r>
                          <w:r w:rsidRPr="005B4B1E">
                            <w:t>РС ГРУПП</w:t>
                          </w:r>
                          <w:r>
                            <w:t>»</w:t>
                          </w:r>
                        </w:p>
                      </w:txbxContent>
                    </v:textbox>
                  </v:shape>
                  <v:shape id="_x0000_s4711" type="#_x0000_t202" style="position:absolute;left:8816;top:11268;width:850;height:283;mso-position-horizontal-relative:margin;mso-position-vertical-relative:margin" strokeweight="1.5pt">
                    <v:textbox style="mso-next-textbox:#_x0000_s4711" inset=".1mm,.1mm,.1mm,.1mm">
                      <w:txbxContent>
                        <w:p w:rsidR="00C646A7" w:rsidRPr="002559B2" w:rsidRDefault="00C646A7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П</w:t>
                          </w:r>
                        </w:p>
                      </w:txbxContent>
                    </v:textbox>
                  </v:shape>
                  <v:shape id="_x0000_s4712" type="#_x0000_t202" style="position:absolute;left:8816;top:10985;width:850;height:283;mso-position-horizontal-relative:margin;mso-position-vertical-relative:margin" strokeweight="1.5pt">
                    <v:textbox style="mso-next-textbox:#_x0000_s4712" inset=".1mm,.1mm,.1mm,.1mm">
                      <w:txbxContent>
                        <w:p w:rsidR="00C646A7" w:rsidRPr="00AC3BE3" w:rsidRDefault="00C646A7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AC3BE3">
                            <w:rPr>
                              <w:sz w:val="20"/>
                              <w:szCs w:val="20"/>
                            </w:rPr>
                            <w:t>Стадия</w:t>
                          </w:r>
                        </w:p>
                      </w:txbxContent>
                    </v:textbox>
                  </v:shape>
                  <v:shape id="_x0000_s4713" type="#_x0000_t202" style="position:absolute;left:9666;top:11268;width:850;height:283;mso-position-horizontal-relative:margin;mso-position-vertical-relative:margin" strokeweight="1.5pt">
                    <v:textbox style="mso-next-textbox:#_x0000_s4713" inset=".1mm,.1mm,.1mm,.1mm">
                      <w:txbxContent>
                        <w:p w:rsidR="00C646A7" w:rsidRPr="00AC3BE3" w:rsidRDefault="00C646A7">
                          <w:pPr>
                            <w:pStyle w:val="afe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rStyle w:val="aff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Style w:val="aff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Style w:val="aff0"/>
                              <w:sz w:val="20"/>
                            </w:rPr>
                            <w:fldChar w:fldCharType="separate"/>
                          </w:r>
                          <w:r w:rsidR="00A36616">
                            <w:rPr>
                              <w:rStyle w:val="aff0"/>
                              <w:noProof/>
                              <w:sz w:val="20"/>
                            </w:rPr>
                            <w:t>1</w:t>
                          </w:r>
                          <w:r>
                            <w:rPr>
                              <w:rStyle w:val="aff0"/>
                              <w:sz w:val="20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shape id="_x0000_s4714" type="#_x0000_t202" style="position:absolute;left:9666;top:10985;width:850;height:283;mso-position-horizontal-relative:margin;mso-position-vertical-relative:margin" strokeweight="1.5pt">
                    <v:textbox style="mso-next-textbox:#_x0000_s4714" inset=".1mm,.1mm,.1mm,.1mm">
                      <w:txbxContent>
                        <w:p w:rsidR="00C646A7" w:rsidRPr="00AC3BE3" w:rsidRDefault="00C646A7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AC3BE3"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4715" type="#_x0000_t202" style="position:absolute;left:10517;top:11268;width:1134;height:283;mso-position-horizontal-relative:margin;mso-position-vertical-relative:margin" strokeweight="1.5pt">
                    <v:textbox style="mso-next-textbox:#_x0000_s4715" inset=".1mm,.1mm,.1mm,.1mm">
                      <w:txbxContent>
                        <w:p w:rsidR="00C646A7" w:rsidRPr="00AC3BE3" w:rsidRDefault="00C646A7">
                          <w:pPr>
                            <w:pStyle w:val="afe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16" type="#_x0000_t202" style="position:absolute;left:10517;top:10985;width:1134;height:283;mso-position-horizontal-relative:margin;mso-position-vertical-relative:margin" strokeweight="1.5pt">
                    <v:textbox style="mso-next-textbox:#_x0000_s4716" inset=".1mm,.1mm,.1mm,.1mm">
                      <w:txbxContent>
                        <w:p w:rsidR="00C646A7" w:rsidRPr="00AC3BE3" w:rsidRDefault="00C646A7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AC3BE3">
                            <w:rPr>
                              <w:sz w:val="20"/>
                              <w:szCs w:val="20"/>
                            </w:rPr>
                            <w:t>Листов</w:t>
                          </w:r>
                        </w:p>
                      </w:txbxContent>
                    </v:textbox>
                  </v:shape>
                </v:group>
                <v:shape id="_x0000_s4717" type="#_x0000_t202" style="position:absolute;left:4821;top:10206;width:4819;height:850;mso-position-horizontal-relative:page;mso-position-vertical-relative:page" strokeweight="1.5pt">
                  <v:textbox style="mso-next-textbox:#_x0000_s4717" inset=".1mm,.1mm,.1mm,.1mm">
                    <w:txbxContent>
                      <w:p w:rsidR="00C646A7" w:rsidRPr="003A4A1F" w:rsidRDefault="00C646A7" w:rsidP="00A346CA">
                        <w:pPr>
                          <w:pStyle w:val="afe"/>
                          <w:spacing w:before="240"/>
                          <w:rPr>
                            <w:sz w:val="22"/>
                            <w:szCs w:val="22"/>
                          </w:rPr>
                        </w:pPr>
                        <w:r w:rsidRPr="00D1370E">
                          <w:rPr>
                            <w:sz w:val="22"/>
                            <w:szCs w:val="22"/>
                          </w:rPr>
                          <w:t>РСГ-0</w:t>
                        </w:r>
                        <w:r>
                          <w:rPr>
                            <w:sz w:val="22"/>
                            <w:szCs w:val="22"/>
                          </w:rPr>
                          <w:t>17-31</w:t>
                        </w:r>
                        <w:r w:rsidRPr="00D1370E">
                          <w:rPr>
                            <w:sz w:val="22"/>
                            <w:szCs w:val="22"/>
                          </w:rPr>
                          <w:t>.0</w:t>
                        </w:r>
                        <w:r>
                          <w:rPr>
                            <w:sz w:val="22"/>
                            <w:szCs w:val="22"/>
                          </w:rPr>
                          <w:t>8</w:t>
                        </w:r>
                        <w:r w:rsidRPr="00D1370E">
                          <w:rPr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sz w:val="22"/>
                            <w:szCs w:val="22"/>
                          </w:rPr>
                          <w:t>Р</w:t>
                        </w:r>
                        <w:r w:rsidRPr="00D1370E">
                          <w:rPr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sz w:val="22"/>
                            <w:szCs w:val="22"/>
                          </w:rPr>
                          <w:t>ИОС1.ТЧ</w:t>
                        </w:r>
                      </w:p>
                      <w:p w:rsidR="00C646A7" w:rsidRPr="003A4A1F" w:rsidRDefault="00C646A7">
                        <w:pPr>
                          <w:pStyle w:val="afe"/>
                          <w:spacing w:before="240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  <v:shape id="_x0000_s4718" type="#_x0000_t202" style="position:absolute;left:9640;top:10206;width:1984;height:850;mso-position-horizontal-relative:page;mso-position-vertical-relative:page" strokeweight="1.5pt">
                  <v:textbox style="mso-next-textbox:#_x0000_s4718" inset=".1mm,.1mm,.1mm,.1mm">
                    <w:txbxContent>
                      <w:p w:rsidR="00C646A7" w:rsidRPr="001567CF" w:rsidRDefault="00C646A7">
                        <w:pPr>
                          <w:pStyle w:val="afe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v:group>
            </v:group>
          </v:group>
        </v:group>
      </w:pict>
    </w:r>
  </w:p>
  <w:p w:rsidR="00C646A7" w:rsidRDefault="00C646A7" w:rsidP="00BE5CC9">
    <w:pPr>
      <w:pStyle w:val="afc"/>
    </w:pPr>
  </w:p>
  <w:p w:rsidR="00C646A7" w:rsidRDefault="00C646A7" w:rsidP="00BE5CC9">
    <w:pPr>
      <w:pStyle w:val="afc"/>
    </w:pPr>
  </w:p>
  <w:p w:rsidR="00C646A7" w:rsidRDefault="00C646A7" w:rsidP="00BE5CC9">
    <w:pPr>
      <w:pStyle w:val="afc"/>
    </w:pPr>
  </w:p>
  <w:p w:rsidR="00C646A7" w:rsidRDefault="00C646A7" w:rsidP="00BE5CC9">
    <w:pPr>
      <w:pStyle w:val="afc"/>
    </w:pPr>
  </w:p>
  <w:p w:rsidR="00C646A7" w:rsidRDefault="00C646A7" w:rsidP="00BE5CC9">
    <w:pPr>
      <w:pStyle w:val="afc"/>
    </w:pPr>
  </w:p>
  <w:p w:rsidR="00C646A7" w:rsidRPr="00BE5CC9" w:rsidRDefault="00C646A7" w:rsidP="00BE5CC9">
    <w:pPr>
      <w:pStyle w:val="af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40E3" w:rsidRDefault="00CC40E3" w:rsidP="002E71CE">
      <w:pPr>
        <w:pStyle w:val="af"/>
      </w:pPr>
      <w:r>
        <w:separator/>
      </w:r>
    </w:p>
  </w:footnote>
  <w:footnote w:type="continuationSeparator" w:id="0">
    <w:p w:rsidR="00CC40E3" w:rsidRDefault="00CC40E3" w:rsidP="002E71CE">
      <w:pPr>
        <w:pStyle w:val="af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6A7" w:rsidRDefault="00C646A7" w:rsidP="00A215F3">
    <w:pPr>
      <w:pStyle w:val="afb"/>
      <w:spacing w:before="120"/>
      <w:jc w:val="right"/>
    </w:pPr>
    <w:r>
      <w:fldChar w:fldCharType="begin"/>
    </w:r>
    <w:r>
      <w:instrText xml:space="preserve"> = </w:instrText>
    </w:r>
    <w:r w:rsidR="00CC40E3">
      <w:fldChar w:fldCharType="begin"/>
    </w:r>
    <w:r w:rsidR="00CC40E3">
      <w:instrText xml:space="preserve"> PAGE </w:instrText>
    </w:r>
    <w:r w:rsidR="00CC40E3">
      <w:fldChar w:fldCharType="separate"/>
    </w:r>
    <w:r>
      <w:rPr>
        <w:noProof/>
      </w:rPr>
      <w:instrText>1</w:instrText>
    </w:r>
    <w:r w:rsidR="00CC40E3">
      <w:rPr>
        <w:noProof/>
      </w:rPr>
      <w:fldChar w:fldCharType="end"/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= </w:instrText>
    </w:r>
    <w:r w:rsidR="00CC40E3">
      <w:fldChar w:fldCharType="begin"/>
    </w:r>
    <w:r w:rsidR="00CC40E3">
      <w:instrText xml:space="preserve"> PAGE </w:instrText>
    </w:r>
    <w:r w:rsidR="00CC40E3">
      <w:fldChar w:fldCharType="separate"/>
    </w:r>
    <w:r>
      <w:rPr>
        <w:noProof/>
      </w:rPr>
      <w:instrText>1</w:instrText>
    </w:r>
    <w:r w:rsidR="00CC40E3">
      <w:rPr>
        <w:noProof/>
      </w:rPr>
      <w:fldChar w:fldCharType="end"/>
    </w:r>
    <w:r>
      <w:fldChar w:fldCharType="separate"/>
    </w:r>
    <w:r>
      <w:rPr>
        <w:noProof/>
      </w:rPr>
      <w:t>1</w:t>
    </w:r>
    <w:r>
      <w:fldChar w:fldCharType="end"/>
    </w:r>
    <w:r w:rsidR="00CC40E3">
      <w:rPr>
        <w:noProof/>
      </w:rPr>
      <w:pict>
        <v:group id="_x0000_s2632" style="position:absolute;left:0;text-align:left;margin-left:-48.2pt;margin-top:0;width:558.5pt;height:824.95pt;z-index:251644416;mso-position-horizontal-relative:text;mso-position-vertical-relative:text" coordorigin="454,284" coordsize="11170,16499">
          <v:group id="_x0000_s2633" style="position:absolute;left:454;top:284;width:11170;height:16217;mso-position-horizontal-relative:page;mso-position-vertical-relative:page" coordorigin="454,284" coordsize="11170,16217">
            <v:group id="_x0000_s2634" style="position:absolute;left:454;top:284;width:11170;height:16216;mso-position-horizontal-relative:margin;mso-position-vertical-relative:margin" coordorigin="454,284" coordsize="11170,16216">
              <v:line id="_x0000_s2635" style="position:absolute;flip:y;mso-position-horizontal-relative:margin;mso-position-vertical-relative:margin" from="1134,284" to="1134,16498" strokeweight="1.5pt"/>
              <v:line id="_x0000_s2636" style="position:absolute;flip:y;mso-position-horizontal-relative:margin;mso-position-vertical-relative:margin" from="11624,284" to="11624,16498" strokeweight="1.5pt"/>
              <v:line id="_x0000_s2637" style="position:absolute;flip:y;mso-position-horizontal-relative:margin;mso-position-vertical-relative:margin" from="1134,284" to="11622,284" strokeweight="1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638" type="#_x0000_t202" style="position:absolute;left:737;top:15083;width:397;height:1417;mso-position-horizontal-relative:margin;mso-position-vertical-relative:margin" strokeweight="1.5pt">
                <v:textbox style="layout-flow:vertical;mso-layout-flow-alt:bottom-to-top;mso-next-textbox:#_x0000_s2638" inset=".1mm,.1mm,.1mm,.1mm">
                  <w:txbxContent>
                    <w:p w:rsidR="00C646A7" w:rsidRPr="000C09C7" w:rsidRDefault="00C646A7" w:rsidP="000C09C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2639" type="#_x0000_t202" style="position:absolute;left:454;top:15083;width:283;height:1417;mso-position-horizontal-relative:margin;mso-position-vertical-relative:margin" strokeweight="1.5pt">
                <v:textbox style="layout-flow:vertical;mso-layout-flow-alt:bottom-to-top;mso-next-textbox:#_x0000_s2639" inset=".1mm,.1mm,.1mm,.1mm">
                  <w:txbxContent>
                    <w:p w:rsidR="00C646A7" w:rsidRPr="000C09C7" w:rsidRDefault="00C646A7" w:rsidP="000C09C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2640" type="#_x0000_t202" style="position:absolute;left:737;top:13098;width:397;height:1984;mso-position-horizontal-relative:margin;mso-position-vertical-relative:margin" strokeweight="1.5pt">
                <v:textbox style="layout-flow:vertical;mso-layout-flow-alt:bottom-to-top;mso-next-textbox:#_x0000_s2640" inset=".1mm,.1mm,.1mm,.1mm">
                  <w:txbxContent>
                    <w:p w:rsidR="00C646A7" w:rsidRPr="000C09C7" w:rsidRDefault="00C646A7" w:rsidP="000C09C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2641" type="#_x0000_t202" style="position:absolute;left:454;top:13098;width:283;height:1984;mso-position-horizontal-relative:margin;mso-position-vertical-relative:margin" strokeweight="1.5pt">
                <v:textbox style="layout-flow:vertical;mso-layout-flow-alt:bottom-to-top;mso-next-textbox:#_x0000_s2641" inset=".1mm,.1mm,.1mm,.1mm">
                  <w:txbxContent>
                    <w:p w:rsidR="00C646A7" w:rsidRPr="000C09C7" w:rsidRDefault="00C646A7" w:rsidP="000C09C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Подп. и дата</w:t>
                      </w:r>
                    </w:p>
                  </w:txbxContent>
                </v:textbox>
              </v:shape>
              <v:shape id="_x0000_s2642" type="#_x0000_t202" style="position:absolute;left:737;top:11681;width:397;height:1417;mso-position-horizontal-relative:margin;mso-position-vertical-relative:margin" strokeweight="1.5pt">
                <v:textbox style="layout-flow:vertical;mso-layout-flow-alt:bottom-to-top;mso-next-textbox:#_x0000_s2642" inset=".1mm,.1mm,.1mm,.1mm">
                  <w:txbxContent>
                    <w:p w:rsidR="00C646A7" w:rsidRPr="000C09C7" w:rsidRDefault="00C646A7" w:rsidP="000C09C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2643" type="#_x0000_t202" style="position:absolute;left:454;top:11681;width:283;height:1417;mso-position-horizontal-relative:margin;mso-position-vertical-relative:margin" strokeweight="1.5pt">
                <v:textbox style="layout-flow:vertical;mso-layout-flow-alt:bottom-to-top;mso-next-textbox:#_x0000_s2643" inset=".1mm,.1mm,.1mm,.1mm">
                  <w:txbxContent>
                    <w:p w:rsidR="00C646A7" w:rsidRPr="000C09C7" w:rsidRDefault="00C646A7" w:rsidP="000C09C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Взам. инв. №</w:t>
                      </w:r>
                    </w:p>
                  </w:txbxContent>
                </v:textbox>
              </v:shape>
            </v:group>
            <v:group id="_x0000_s2644" style="position:absolute;left:1134;top:15650;width:10490;height:851" coordorigin="1134,15650" coordsize="10490,851">
              <v:group id="_x0000_s2645" style="position:absolute;left:1134;top:15650;width:10490;height:851;mso-position-horizontal-relative:margin;mso-position-vertical-relative:margin" coordorigin="567,13382" coordsize="10490,851">
                <v:group id="_x0000_s2646" style="position:absolute;left:567;top:13382;width:3686;height:850" coordorigin="1134,14232" coordsize="3686,850">
                  <v:shape id="_x0000_s2647" type="#_x0000_t202" style="position:absolute;left:2835;top:14516;width:567;height:283;mso-position-horizontal-relative:margin;mso-position-vertical-relative:margin" strokeweight=".5pt">
                    <v:textbox style="mso-next-textbox:#_x0000_s2647" inset=".1mm,.1mm,.1mm,.1mm">
                      <w:txbxContent>
                        <w:p w:rsidR="00C646A7" w:rsidRPr="000C09C7" w:rsidRDefault="00C646A7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48" type="#_x0000_t202" style="position:absolute;left:1134;top:14799;width:567;height:283;mso-position-horizontal-relative:margin;mso-position-vertical-relative:margin" strokeweight=".5pt">
                    <v:textbox style="mso-next-textbox:#_x0000_s2648" inset=".1mm,.1mm,.1mm,.1mm">
                      <w:txbxContent>
                        <w:p w:rsidR="00C646A7" w:rsidRPr="000C09C7" w:rsidRDefault="00C646A7" w:rsidP="000C09C7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Изм.</w:t>
                          </w:r>
                        </w:p>
                      </w:txbxContent>
                    </v:textbox>
                  </v:shape>
                  <v:shape id="_x0000_s2649" type="#_x0000_t202" style="position:absolute;left:1134;top:14516;width:567;height:283;mso-position-horizontal-relative:margin;mso-position-vertical-relative:margin" strokeweight=".5pt">
                    <v:textbox style="mso-next-textbox:#_x0000_s2649" inset=".1mm,.1mm,.1mm,.1mm">
                      <w:txbxContent>
                        <w:p w:rsidR="00C646A7" w:rsidRPr="000C09C7" w:rsidRDefault="00C646A7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0" type="#_x0000_t202" style="position:absolute;left:1134;top:14232;width:567;height:283;mso-position-horizontal-relative:margin;mso-position-vertical-relative:margin" strokeweight=".5pt">
                    <v:textbox style="mso-next-textbox:#_x0000_s2650" inset=".1mm,.1mm,.1mm,.1mm">
                      <w:txbxContent>
                        <w:p w:rsidR="00C646A7" w:rsidRPr="000C09C7" w:rsidRDefault="00C646A7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1" type="#_x0000_t202" style="position:absolute;left:1701;top:14799;width:567;height:283;mso-position-horizontal-relative:margin;mso-position-vertical-relative:margin" strokeweight=".5pt">
                    <v:textbox style="mso-next-textbox:#_x0000_s2651" inset=".1mm,.1mm,.1mm,.1mm">
                      <w:txbxContent>
                        <w:p w:rsidR="00C646A7" w:rsidRPr="000C09C7" w:rsidRDefault="00C646A7" w:rsidP="000C09C7">
                          <w:pPr>
                            <w:pStyle w:val="afe"/>
                            <w:rPr>
                              <w:spacing w:val="-18"/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Кол.уч.</w:t>
                          </w:r>
                        </w:p>
                      </w:txbxContent>
                    </v:textbox>
                  </v:shape>
                  <v:shape id="_x0000_s2652" type="#_x0000_t202" style="position:absolute;left:1701;top:14516;width:567;height:283;mso-position-horizontal-relative:margin;mso-position-vertical-relative:margin" strokeweight=".5pt">
                    <v:textbox style="mso-next-textbox:#_x0000_s2652" inset=".1mm,.1mm,.1mm,.1mm">
                      <w:txbxContent>
                        <w:p w:rsidR="00C646A7" w:rsidRPr="000C09C7" w:rsidRDefault="00C646A7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3" type="#_x0000_t202" style="position:absolute;left:1701;top:14232;width:567;height:283;mso-position-horizontal-relative:margin;mso-position-vertical-relative:margin" strokeweight=".5pt">
                    <v:textbox style="mso-next-textbox:#_x0000_s2653" inset=".1mm,.1mm,.1mm,.1mm">
                      <w:txbxContent>
                        <w:p w:rsidR="00C646A7" w:rsidRPr="000C09C7" w:rsidRDefault="00C646A7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4" type="#_x0000_t202" style="position:absolute;left:2268;top:14799;width:567;height:283;mso-position-horizontal-relative:margin;mso-position-vertical-relative:margin" strokeweight=".5pt">
                    <v:textbox style="mso-next-textbox:#_x0000_s2654" inset=".1mm,.1mm,.1mm,.1mm">
                      <w:txbxContent>
                        <w:p w:rsidR="00C646A7" w:rsidRPr="000C09C7" w:rsidRDefault="00C646A7" w:rsidP="000C09C7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2655" type="#_x0000_t202" style="position:absolute;left:2268;top:14516;width:567;height:283;mso-position-horizontal-relative:margin;mso-position-vertical-relative:margin" strokeweight=".5pt">
                    <v:textbox style="mso-next-textbox:#_x0000_s2655" inset=".1mm,.1mm,.1mm,.1mm">
                      <w:txbxContent>
                        <w:p w:rsidR="00C646A7" w:rsidRPr="000C09C7" w:rsidRDefault="00C646A7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6" type="#_x0000_t202" style="position:absolute;left:2268;top:14232;width:567;height:283;mso-position-horizontal-relative:margin;mso-position-vertical-relative:margin" strokeweight=".5pt">
                    <v:textbox style="mso-next-textbox:#_x0000_s2656" inset=".1mm,.1mm,.1mm,.1mm">
                      <w:txbxContent>
                        <w:p w:rsidR="00C646A7" w:rsidRPr="000C09C7" w:rsidRDefault="00C646A7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7" type="#_x0000_t202" style="position:absolute;left:2835;top:14799;width:567;height:283;mso-position-horizontal-relative:margin;mso-position-vertical-relative:margin" strokeweight=".5pt">
                    <v:textbox style="mso-next-textbox:#_x0000_s2657" inset=".1mm,.1mm,.1mm,.1mm">
                      <w:txbxContent>
                        <w:p w:rsidR="00C646A7" w:rsidRPr="000C09C7" w:rsidRDefault="00C646A7" w:rsidP="000C09C7">
                          <w:pPr>
                            <w:pStyle w:val="afe"/>
                            <w:rPr>
                              <w:spacing w:val="-18"/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№док.</w:t>
                          </w:r>
                        </w:p>
                      </w:txbxContent>
                    </v:textbox>
                  </v:shape>
                  <v:shape id="_x0000_s2658" type="#_x0000_t202" style="position:absolute;left:2835;top:14232;width:567;height:283;mso-position-horizontal-relative:margin;mso-position-vertical-relative:margin" strokeweight=".5pt">
                    <v:textbox style="mso-next-textbox:#_x0000_s2658" inset=".1mm,.1mm,.1mm,.1mm">
                      <w:txbxContent>
                        <w:p w:rsidR="00C646A7" w:rsidRPr="000C09C7" w:rsidRDefault="00C646A7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9" type="#_x0000_t202" style="position:absolute;left:3402;top:14799;width:850;height:283;mso-position-horizontal-relative:margin;mso-position-vertical-relative:margin" strokeweight=".5pt">
                    <v:textbox style="mso-next-textbox:#_x0000_s2659" inset=".1mm,.1mm,.1mm,.1mm">
                      <w:txbxContent>
                        <w:p w:rsidR="00C646A7" w:rsidRPr="000C09C7" w:rsidRDefault="00C646A7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Подпись</w:t>
                          </w:r>
                        </w:p>
                      </w:txbxContent>
                    </v:textbox>
                  </v:shape>
                  <v:shape id="_x0000_s2660" type="#_x0000_t202" style="position:absolute;left:3402;top:14516;width:850;height:283;mso-position-horizontal-relative:margin;mso-position-vertical-relative:margin" strokeweight=".5pt">
                    <v:textbox style="mso-next-textbox:#_x0000_s2660" inset=".1mm,.1mm,.1mm,.1mm">
                      <w:txbxContent>
                        <w:p w:rsidR="00C646A7" w:rsidRPr="000C09C7" w:rsidRDefault="00C646A7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61" type="#_x0000_t202" style="position:absolute;left:3402;top:14232;width:850;height:283;mso-position-horizontal-relative:margin;mso-position-vertical-relative:margin" strokeweight=".5pt">
                    <v:textbox style="mso-next-textbox:#_x0000_s2661" inset=".1mm,.1mm,.1mm,.1mm">
                      <w:txbxContent>
                        <w:p w:rsidR="00C646A7" w:rsidRPr="000C09C7" w:rsidRDefault="00C646A7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62" type="#_x0000_t202" style="position:absolute;left:4253;top:14799;width:567;height:283;mso-position-horizontal-relative:margin;mso-position-vertical-relative:margin" strokeweight=".5pt">
                    <v:textbox style="mso-next-textbox:#_x0000_s2662" inset=".1mm,.1mm,.1mm,.1mm">
                      <w:txbxContent>
                        <w:p w:rsidR="00C646A7" w:rsidRPr="000C09C7" w:rsidRDefault="00C646A7" w:rsidP="000C09C7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Дата</w:t>
                          </w:r>
                        </w:p>
                      </w:txbxContent>
                    </v:textbox>
                  </v:shape>
                  <v:shape id="_x0000_s2663" type="#_x0000_t202" style="position:absolute;left:4253;top:14516;width:567;height:283;mso-position-horizontal-relative:margin;mso-position-vertical-relative:margin" strokeweight=".5pt">
                    <v:textbox style="mso-next-textbox:#_x0000_s2663" inset=".1mm,.1mm,.1mm,.1mm">
                      <w:txbxContent>
                        <w:p w:rsidR="00C646A7" w:rsidRPr="000C09C7" w:rsidRDefault="00C646A7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64" type="#_x0000_t202" style="position:absolute;left:4253;top:14232;width:567;height:283;mso-position-horizontal-relative:margin;mso-position-vertical-relative:margin" strokeweight=".5pt">
                    <v:textbox style="mso-next-textbox:#_x0000_s2664" inset=".1mm,.1mm,.1mm,.1mm">
                      <w:txbxContent>
                        <w:p w:rsidR="00C646A7" w:rsidRPr="000C09C7" w:rsidRDefault="00C646A7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</v:group>
                <v:shape id="_x0000_s2665" type="#_x0000_t202" style="position:absolute;left:4253;top:13382;width:6236;height:850;mso-position-horizontal-relative:margin;mso-position-vertical-relative:margin" strokeweight="1.5pt">
                  <v:textbox style="mso-next-textbox:#_x0000_s2665" inset=".1mm,.1mm,.1mm,.1mm">
                    <w:txbxContent>
                      <w:p w:rsidR="00C646A7" w:rsidRDefault="00C646A7" w:rsidP="000C09C7">
                        <w:pPr>
                          <w:pStyle w:val="afe"/>
                          <w:spacing w:before="240"/>
                          <w:rPr>
                            <w:sz w:val="22"/>
                            <w:szCs w:val="22"/>
                          </w:rPr>
                        </w:pPr>
                        <w:r w:rsidRPr="000C09C7">
                          <w:rPr>
                            <w:sz w:val="22"/>
                            <w:szCs w:val="22"/>
                          </w:rPr>
                          <w:t>Обозначение документа</w:t>
                        </w:r>
                      </w:p>
                      <w:p w:rsidR="00C646A7" w:rsidRPr="000C09C7" w:rsidRDefault="00C646A7" w:rsidP="00505275">
                        <w:pPr>
                          <w:pStyle w:val="afe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  <v:shape id="_x0000_s2666" type="#_x0000_t202" style="position:absolute;left:10490;top:13382;width:567;height:397;mso-position-horizontal-relative:margin;mso-position-vertical-relative:margin" strokeweight="1.5pt">
                  <v:textbox style="mso-next-textbox:#_x0000_s2666" inset=".1mm,.1mm,.1mm,.1mm">
                    <w:txbxContent>
                      <w:p w:rsidR="00C646A7" w:rsidRPr="000C09C7" w:rsidRDefault="00C646A7" w:rsidP="000C09C7">
                        <w:pPr>
                          <w:pStyle w:val="afe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Лист</w:t>
                        </w:r>
                      </w:p>
                    </w:txbxContent>
                  </v:textbox>
                </v:shape>
                <v:shape id="_x0000_s2667" type="#_x0000_t202" style="position:absolute;left:10490;top:13779;width:567;height:454;mso-position-horizontal-relative:margin;mso-position-vertical-relative:margin" strokeweight="1.5pt">
                  <v:textbox style="mso-next-textbox:#_x0000_s2667" inset=".1mm,.1mm,.1mm,.1mm">
                    <w:txbxContent>
                      <w:p w:rsidR="00C646A7" w:rsidRPr="000C09C7" w:rsidRDefault="00C646A7" w:rsidP="00406EFF">
                        <w:pPr>
                          <w:pStyle w:val="afe"/>
                          <w:spacing w:before="12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Style w:val="aff0"/>
                            <w:sz w:val="20"/>
                          </w:rPr>
                          <w:fldChar w:fldCharType="begin"/>
                        </w:r>
                        <w:r>
                          <w:rPr>
                            <w:rStyle w:val="aff0"/>
                            <w:sz w:val="20"/>
                          </w:rPr>
                          <w:instrText xml:space="preserve"> PAGE </w:instrText>
                        </w:r>
                        <w:r>
                          <w:rPr>
                            <w:rStyle w:val="aff0"/>
                            <w:sz w:val="20"/>
                          </w:rPr>
                          <w:fldChar w:fldCharType="separate"/>
                        </w:r>
                        <w:r>
                          <w:rPr>
                            <w:rStyle w:val="aff0"/>
                            <w:noProof/>
                            <w:sz w:val="20"/>
                          </w:rPr>
                          <w:t>1</w:t>
                        </w:r>
                        <w:r>
                          <w:rPr>
                            <w:rStyle w:val="aff0"/>
                            <w:sz w:val="20"/>
                          </w:rPr>
                          <w:fldChar w:fldCharType="end"/>
                        </w:r>
                      </w:p>
                    </w:txbxContent>
                  </v:textbox>
                </v:shape>
              </v:group>
              <v:line id="_x0000_s2668" style="position:absolute;mso-position-horizontal-relative:margin;mso-position-vertical-relative:margin" from="1134,15650" to="1134,16500" strokeweight="1.5pt"/>
              <v:line id="_x0000_s2669" style="position:absolute;mso-position-horizontal-relative:margin;mso-position-vertical-relative:margin" from="1701,15650" to="1701,16500" strokeweight="1.5pt"/>
              <v:line id="_x0000_s2670" style="position:absolute;mso-position-horizontal-relative:margin;mso-position-vertical-relative:margin" from="2268,15650" to="2268,16500" strokeweight="1.5pt"/>
              <v:line id="_x0000_s2671" style="position:absolute;mso-position-horizontal-relative:margin;mso-position-vertical-relative:margin" from="2835,15650" to="2835,16500" strokeweight="1.5pt"/>
              <v:line id="_x0000_s2672" style="position:absolute;mso-position-horizontal-relative:margin;mso-position-vertical-relative:margin" from="3402,15650" to="3402,16500" strokeweight="1.5pt"/>
              <v:line id="_x0000_s2673" style="position:absolute;mso-position-horizontal-relative:margin;mso-position-vertical-relative:margin" from="4253,15650" to="4253,16500" strokeweight="1.5pt"/>
              <v:line id="_x0000_s2674" style="position:absolute;mso-position-horizontal-relative:margin;mso-position-vertical-relative:margin" from="1134,16500" to="4819,16500" strokeweight="1.5pt"/>
              <v:line id="_x0000_s2675" style="position:absolute;mso-position-horizontal-relative:margin;mso-position-vertical-relative:margin" from="1134,16217" to="4819,16217" strokeweight="1.5pt"/>
              <v:line id="_x0000_s2676" style="position:absolute;mso-position-horizontal-relative:margin;mso-position-vertical-relative:margin" from="1134,15650" to="4819,15650" strokeweight="1.5pt"/>
            </v:group>
          </v:group>
          <v:shape id="_x0000_s2677" type="#_x0000_t202" style="position:absolute;left:10524;top:16556;width:1049;height:227;mso-position-horizontal-relative:page;mso-position-vertical-relative:page" stroked="f">
            <v:textbox style="mso-next-textbox:#_x0000_s2677" inset="0,0,0,0">
              <w:txbxContent>
                <w:p w:rsidR="00C646A7" w:rsidRPr="000C09C7" w:rsidRDefault="00C646A7" w:rsidP="000C09C7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Формат А4</w:t>
                  </w:r>
                </w:p>
              </w:txbxContent>
            </v:textbox>
          </v:shape>
        </v:group>
      </w:pict>
    </w: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6A7" w:rsidRPr="00D37F16" w:rsidRDefault="00CC40E3" w:rsidP="00A215F3">
    <w:pPr>
      <w:pStyle w:val="afb"/>
      <w:spacing w:before="120"/>
      <w:jc w:val="right"/>
      <w:rPr>
        <w:lang w:val="en-US"/>
      </w:rPr>
    </w:pPr>
    <w:r>
      <w:rPr>
        <w:noProof/>
      </w:rPr>
      <w:pict>
        <v:group id="_x0000_s4723" style="position:absolute;left:0;text-align:left;margin-left:-48.35pt;margin-top:-44.2pt;width:558.5pt;height:810.8pt;z-index:251656704;mso-position-horizontal-relative:margin;mso-position-vertical-relative:margin" coordorigin="454,284" coordsize="11170,16216">
          <v:line id="_x0000_s4724" style="position:absolute;flip:y;mso-position-horizontal-relative:margin;mso-position-vertical-relative:margin" from="1134,284" to="1134,16498" strokeweight="1.5pt"/>
          <v:line id="_x0000_s4725" style="position:absolute;flip:y;mso-position-horizontal-relative:margin;mso-position-vertical-relative:margin" from="11624,284" to="11624,16498" strokeweight="1.5pt"/>
          <v:line id="_x0000_s4726" style="position:absolute;flip:y;mso-position-horizontal-relative:margin;mso-position-vertical-relative:margin" from="1134,284" to="11622,284" strokeweight="1.5pt"/>
          <v:shapetype id="_x0000_t202" coordsize="21600,21600" o:spt="202" path="m,l,21600r21600,l21600,xe">
            <v:stroke joinstyle="miter"/>
            <v:path gradientshapeok="t" o:connecttype="rect"/>
          </v:shapetype>
          <v:shape id="_x0000_s4727" type="#_x0000_t202" style="position:absolute;left:737;top:15083;width:397;height:1417;mso-position-horizontal-relative:margin;mso-position-vertical-relative:margin" strokeweight="1.5pt">
            <v:textbox style="layout-flow:vertical;mso-layout-flow-alt:bottom-to-top;mso-next-textbox:#_x0000_s4727" inset=".1mm,.1mm,.1mm,.1mm">
              <w:txbxContent>
                <w:p w:rsidR="00C646A7" w:rsidRPr="000C09C7" w:rsidRDefault="00C646A7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728" type="#_x0000_t202" style="position:absolute;left:454;top:15083;width:283;height:1417;mso-position-horizontal-relative:margin;mso-position-vertical-relative:margin" strokeweight="1.5pt">
            <v:textbox style="layout-flow:vertical;mso-layout-flow-alt:bottom-to-top;mso-next-textbox:#_x0000_s4728" inset=".1mm,.1mm,.1mm,.1mm">
              <w:txbxContent>
                <w:p w:rsidR="00C646A7" w:rsidRPr="000C09C7" w:rsidRDefault="00C646A7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Инв. № подл.</w:t>
                  </w:r>
                </w:p>
              </w:txbxContent>
            </v:textbox>
          </v:shape>
          <v:shape id="_x0000_s4729" type="#_x0000_t202" style="position:absolute;left:737;top:13098;width:397;height:1984;mso-position-horizontal-relative:margin;mso-position-vertical-relative:margin" strokeweight="1.5pt">
            <v:textbox style="layout-flow:vertical;mso-layout-flow-alt:bottom-to-top;mso-next-textbox:#_x0000_s4729" inset=".1mm,.1mm,.1mm,.1mm">
              <w:txbxContent>
                <w:p w:rsidR="00C646A7" w:rsidRPr="000C09C7" w:rsidRDefault="00C646A7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730" type="#_x0000_t202" style="position:absolute;left:454;top:13098;width:283;height:1984;mso-position-horizontal-relative:margin;mso-position-vertical-relative:margin" strokeweight="1.5pt">
            <v:textbox style="layout-flow:vertical;mso-layout-flow-alt:bottom-to-top;mso-next-textbox:#_x0000_s4730" inset=".1mm,.1mm,.1mm,.1mm">
              <w:txbxContent>
                <w:p w:rsidR="00C646A7" w:rsidRPr="000C09C7" w:rsidRDefault="00C646A7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Подп. и дата</w:t>
                  </w:r>
                </w:p>
              </w:txbxContent>
            </v:textbox>
          </v:shape>
          <v:shape id="_x0000_s4731" type="#_x0000_t202" style="position:absolute;left:737;top:11681;width:397;height:1417;mso-position-horizontal-relative:margin;mso-position-vertical-relative:margin" strokeweight="1.5pt">
            <v:textbox style="layout-flow:vertical;mso-layout-flow-alt:bottom-to-top;mso-next-textbox:#_x0000_s4731" inset=".1mm,.1mm,.1mm,.1mm">
              <w:txbxContent>
                <w:p w:rsidR="00C646A7" w:rsidRPr="000C09C7" w:rsidRDefault="00C646A7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732" type="#_x0000_t202" style="position:absolute;left:454;top:11681;width:283;height:1417;mso-position-horizontal-relative:margin;mso-position-vertical-relative:margin" strokeweight="1.5pt">
            <v:textbox style="layout-flow:vertical;mso-layout-flow-alt:bottom-to-top;mso-next-textbox:#_x0000_s4732" inset=".1mm,.1mm,.1mm,.1mm">
              <w:txbxContent>
                <w:p w:rsidR="00C646A7" w:rsidRPr="000C09C7" w:rsidRDefault="00C646A7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Взам. инв. №</w:t>
                  </w:r>
                </w:p>
              </w:txbxContent>
            </v:textbox>
          </v:shape>
          <w10:wrap anchorx="margin" anchory="margin"/>
        </v:group>
      </w:pict>
    </w:r>
    <w:r w:rsidR="00C646A7">
      <w:rPr>
        <w:lang w:val="en-US"/>
      </w:rPr>
      <w:fldChar w:fldCharType="begin"/>
    </w:r>
    <w:r w:rsidR="00C646A7">
      <w:rPr>
        <w:lang w:val="en-US"/>
      </w:rPr>
      <w:instrText xml:space="preserve"> = </w:instrText>
    </w:r>
    <w:r w:rsidR="00C646A7">
      <w:rPr>
        <w:lang w:val="en-US"/>
      </w:rPr>
      <w:fldChar w:fldCharType="begin"/>
    </w:r>
    <w:r w:rsidR="00C646A7">
      <w:rPr>
        <w:lang w:val="en-US"/>
      </w:rPr>
      <w:instrText xml:space="preserve"> PAGEREF qwe_2 </w:instrText>
    </w:r>
    <w:r w:rsidR="00C646A7">
      <w:rPr>
        <w:lang w:val="en-US"/>
      </w:rPr>
      <w:fldChar w:fldCharType="separate"/>
    </w:r>
    <w:r w:rsidR="00A36616">
      <w:rPr>
        <w:noProof/>
        <w:lang w:val="en-US"/>
      </w:rPr>
      <w:instrText>1</w:instrText>
    </w:r>
    <w:r w:rsidR="00C646A7">
      <w:rPr>
        <w:lang w:val="en-US"/>
      </w:rPr>
      <w:fldChar w:fldCharType="end"/>
    </w:r>
    <w:r w:rsidR="00C646A7">
      <w:rPr>
        <w:lang w:val="en-US"/>
      </w:rPr>
      <w:instrText>+</w:instrText>
    </w:r>
    <w:r w:rsidR="00C646A7">
      <w:rPr>
        <w:lang w:val="en-US"/>
      </w:rPr>
      <w:fldChar w:fldCharType="begin"/>
    </w:r>
    <w:r w:rsidR="00C646A7">
      <w:rPr>
        <w:lang w:val="en-US"/>
      </w:rPr>
      <w:instrText xml:space="preserve"> PAGEREF qwe_3 </w:instrText>
    </w:r>
    <w:r w:rsidR="00C646A7">
      <w:rPr>
        <w:lang w:val="en-US"/>
      </w:rPr>
      <w:fldChar w:fldCharType="separate"/>
    </w:r>
    <w:r w:rsidR="00A36616">
      <w:rPr>
        <w:noProof/>
        <w:lang w:val="en-US"/>
      </w:rPr>
      <w:instrText>2</w:instrText>
    </w:r>
    <w:r w:rsidR="00C646A7">
      <w:rPr>
        <w:lang w:val="en-US"/>
      </w:rPr>
      <w:fldChar w:fldCharType="end"/>
    </w:r>
    <w:r w:rsidR="00C646A7">
      <w:rPr>
        <w:lang w:val="en-US"/>
      </w:rPr>
      <w:instrText>+</w:instrText>
    </w:r>
    <w:r w:rsidR="00C646A7">
      <w:rPr>
        <w:lang w:val="en-US"/>
      </w:rPr>
      <w:fldChar w:fldCharType="begin"/>
    </w:r>
    <w:r w:rsidR="00C646A7">
      <w:rPr>
        <w:lang w:val="en-US"/>
      </w:rPr>
      <w:instrText xml:space="preserve"> pageref qwe_4 </w:instrText>
    </w:r>
    <w:r w:rsidR="00C646A7">
      <w:rPr>
        <w:lang w:val="en-US"/>
      </w:rPr>
      <w:fldChar w:fldCharType="separate"/>
    </w:r>
    <w:r w:rsidR="00A36616">
      <w:rPr>
        <w:noProof/>
        <w:lang w:val="en-US"/>
      </w:rPr>
      <w:instrText>2</w:instrText>
    </w:r>
    <w:r w:rsidR="00C646A7">
      <w:rPr>
        <w:lang w:val="en-US"/>
      </w:rPr>
      <w:fldChar w:fldCharType="end"/>
    </w:r>
    <w:r w:rsidR="00C646A7">
      <w:instrText>+</w:instrText>
    </w:r>
    <w:r w:rsidR="00C646A7">
      <w:fldChar w:fldCharType="begin"/>
    </w:r>
    <w:r w:rsidR="00C646A7">
      <w:rPr>
        <w:lang w:val="en-US"/>
      </w:rPr>
      <w:instrText>pageref qwe_5</w:instrText>
    </w:r>
    <w:r w:rsidR="00C646A7">
      <w:fldChar w:fldCharType="separate"/>
    </w:r>
    <w:r w:rsidR="00A36616">
      <w:rPr>
        <w:noProof/>
        <w:lang w:val="en-US"/>
      </w:rPr>
      <w:instrText>1</w:instrText>
    </w:r>
    <w:r w:rsidR="00C646A7">
      <w:fldChar w:fldCharType="end"/>
    </w:r>
    <w:r w:rsidR="00C646A7">
      <w:rPr>
        <w:lang w:val="en-US"/>
      </w:rPr>
      <w:instrText>+</w:instrText>
    </w:r>
    <w:r w:rsidR="00C646A7">
      <w:rPr>
        <w:lang w:val="en-US"/>
      </w:rPr>
      <w:fldChar w:fldCharType="begin"/>
    </w:r>
    <w:r w:rsidR="00C646A7">
      <w:rPr>
        <w:lang w:val="en-US"/>
      </w:rPr>
      <w:instrText xml:space="preserve"> PAGE </w:instrText>
    </w:r>
    <w:r w:rsidR="00C646A7">
      <w:rPr>
        <w:lang w:val="en-US"/>
      </w:rPr>
      <w:fldChar w:fldCharType="separate"/>
    </w:r>
    <w:r w:rsidR="00A36616">
      <w:rPr>
        <w:noProof/>
        <w:lang w:val="en-US"/>
      </w:rPr>
      <w:instrText>2</w:instrText>
    </w:r>
    <w:r w:rsidR="00C646A7">
      <w:rPr>
        <w:lang w:val="en-US"/>
      </w:rPr>
      <w:fldChar w:fldCharType="end"/>
    </w:r>
    <w:r w:rsidR="00C646A7">
      <w:rPr>
        <w:lang w:val="en-US"/>
      </w:rPr>
      <w:fldChar w:fldCharType="separate"/>
    </w:r>
    <w:r w:rsidR="00A36616">
      <w:rPr>
        <w:noProof/>
        <w:lang w:val="en-US"/>
      </w:rPr>
      <w:t>8</w:t>
    </w:r>
    <w:r w:rsidR="00C646A7">
      <w:rPr>
        <w:lang w:val="en-US"/>
      </w:rPr>
      <w:fldChar w:fldCharType="end"/>
    </w:r>
  </w:p>
  <w:p w:rsidR="00C646A7" w:rsidRPr="00AB7B64" w:rsidRDefault="00C646A7" w:rsidP="00AB7B64">
    <w:pPr>
      <w:pStyle w:val="afb"/>
    </w:pP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6A7" w:rsidRPr="00D37F16" w:rsidRDefault="00CC40E3" w:rsidP="00A215F3">
    <w:pPr>
      <w:pStyle w:val="afb"/>
      <w:spacing w:before="120"/>
      <w:jc w:val="right"/>
      <w:rPr>
        <w:lang w:val="en-US"/>
      </w:rPr>
    </w:pPr>
    <w:r>
      <w:rPr>
        <w:noProof/>
      </w:rPr>
      <w:pict>
        <v:group id="_x0000_s4628" style="position:absolute;left:0;text-align:left;margin-left:-14.2pt;margin-top:0;width:524.5pt;height:810.7pt;z-index:251658752" coordorigin="1134,284" coordsize="10490,16214">
          <v:line id="_x0000_s4629" style="position:absolute;flip:y;mso-position-horizontal-relative:margin;mso-position-vertical-relative:margin" from="1134,284" to="1134,16498" strokeweight="1.5pt"/>
          <v:line id="_x0000_s4630" style="position:absolute;flip:y;mso-position-horizontal-relative:margin;mso-position-vertical-relative:margin" from="11624,284" to="11624,16498" strokeweight="1.5pt"/>
          <v:line id="_x0000_s4631" style="position:absolute;flip:y;mso-position-horizontal-relative:margin;mso-position-vertical-relative:margin" from="1134,284" to="11622,284" strokeweight="1.5pt"/>
        </v:group>
      </w:pict>
    </w:r>
    <w:r w:rsidR="00C646A7">
      <w:rPr>
        <w:lang w:val="en-US"/>
      </w:rPr>
      <w:fldChar w:fldCharType="begin"/>
    </w:r>
    <w:r w:rsidR="00C646A7">
      <w:rPr>
        <w:lang w:val="en-US"/>
      </w:rPr>
      <w:instrText xml:space="preserve"> = </w:instrText>
    </w:r>
    <w:r w:rsidR="00C646A7">
      <w:rPr>
        <w:lang w:val="en-US"/>
      </w:rPr>
      <w:fldChar w:fldCharType="begin"/>
    </w:r>
    <w:r w:rsidR="00C646A7">
      <w:rPr>
        <w:lang w:val="en-US"/>
      </w:rPr>
      <w:instrText xml:space="preserve"> PAGEREF qwe_2 </w:instrText>
    </w:r>
    <w:r w:rsidR="00C646A7">
      <w:rPr>
        <w:lang w:val="en-US"/>
      </w:rPr>
      <w:fldChar w:fldCharType="separate"/>
    </w:r>
    <w:r w:rsidR="00A36616">
      <w:rPr>
        <w:noProof/>
        <w:lang w:val="en-US"/>
      </w:rPr>
      <w:instrText>1</w:instrText>
    </w:r>
    <w:r w:rsidR="00C646A7">
      <w:rPr>
        <w:lang w:val="en-US"/>
      </w:rPr>
      <w:fldChar w:fldCharType="end"/>
    </w:r>
    <w:r w:rsidR="00C646A7">
      <w:rPr>
        <w:lang w:val="en-US"/>
      </w:rPr>
      <w:instrText>+</w:instrText>
    </w:r>
    <w:r w:rsidR="00C646A7">
      <w:rPr>
        <w:lang w:val="en-US"/>
      </w:rPr>
      <w:fldChar w:fldCharType="begin"/>
    </w:r>
    <w:r w:rsidR="00C646A7">
      <w:rPr>
        <w:lang w:val="en-US"/>
      </w:rPr>
      <w:instrText xml:space="preserve"> PAGEREF qwe_3 </w:instrText>
    </w:r>
    <w:r w:rsidR="00C646A7">
      <w:rPr>
        <w:lang w:val="en-US"/>
      </w:rPr>
      <w:fldChar w:fldCharType="separate"/>
    </w:r>
    <w:r w:rsidR="00A36616">
      <w:rPr>
        <w:noProof/>
        <w:lang w:val="en-US"/>
      </w:rPr>
      <w:instrText>2</w:instrText>
    </w:r>
    <w:r w:rsidR="00C646A7">
      <w:rPr>
        <w:lang w:val="en-US"/>
      </w:rPr>
      <w:fldChar w:fldCharType="end"/>
    </w:r>
    <w:r w:rsidR="00C646A7">
      <w:rPr>
        <w:lang w:val="en-US"/>
      </w:rPr>
      <w:instrText>+</w:instrText>
    </w:r>
    <w:r w:rsidR="00C646A7">
      <w:rPr>
        <w:lang w:val="en-US"/>
      </w:rPr>
      <w:fldChar w:fldCharType="begin"/>
    </w:r>
    <w:r w:rsidR="00C646A7">
      <w:rPr>
        <w:lang w:val="en-US"/>
      </w:rPr>
      <w:instrText xml:space="preserve"> pageref qwe_4 </w:instrText>
    </w:r>
    <w:r w:rsidR="00C646A7">
      <w:rPr>
        <w:lang w:val="en-US"/>
      </w:rPr>
      <w:fldChar w:fldCharType="separate"/>
    </w:r>
    <w:r w:rsidR="00A36616">
      <w:rPr>
        <w:noProof/>
        <w:lang w:val="en-US"/>
      </w:rPr>
      <w:instrText>2</w:instrText>
    </w:r>
    <w:r w:rsidR="00C646A7">
      <w:rPr>
        <w:lang w:val="en-US"/>
      </w:rPr>
      <w:fldChar w:fldCharType="end"/>
    </w:r>
    <w:r w:rsidR="00C646A7">
      <w:instrText>+</w:instrText>
    </w:r>
    <w:r w:rsidR="00C646A7">
      <w:fldChar w:fldCharType="begin"/>
    </w:r>
    <w:r w:rsidR="00C646A7">
      <w:rPr>
        <w:lang w:val="en-US"/>
      </w:rPr>
      <w:instrText>pageref qwe_5</w:instrText>
    </w:r>
    <w:r w:rsidR="00C646A7">
      <w:fldChar w:fldCharType="separate"/>
    </w:r>
    <w:r w:rsidR="00A36616">
      <w:rPr>
        <w:noProof/>
        <w:lang w:val="en-US"/>
      </w:rPr>
      <w:instrText>1</w:instrText>
    </w:r>
    <w:r w:rsidR="00C646A7">
      <w:fldChar w:fldCharType="end"/>
    </w:r>
    <w:r w:rsidR="00C646A7">
      <w:rPr>
        <w:lang w:val="en-US"/>
      </w:rPr>
      <w:instrText>+</w:instrText>
    </w:r>
    <w:r w:rsidR="00C646A7">
      <w:rPr>
        <w:lang w:val="en-US"/>
      </w:rPr>
      <w:fldChar w:fldCharType="begin"/>
    </w:r>
    <w:r w:rsidR="00C646A7">
      <w:rPr>
        <w:lang w:val="en-US"/>
      </w:rPr>
      <w:instrText xml:space="preserve"> PAGE </w:instrText>
    </w:r>
    <w:r w:rsidR="00C646A7">
      <w:rPr>
        <w:lang w:val="en-US"/>
      </w:rPr>
      <w:fldChar w:fldCharType="separate"/>
    </w:r>
    <w:r w:rsidR="00A36616">
      <w:rPr>
        <w:noProof/>
        <w:lang w:val="en-US"/>
      </w:rPr>
      <w:instrText>1</w:instrText>
    </w:r>
    <w:r w:rsidR="00C646A7">
      <w:rPr>
        <w:lang w:val="en-US"/>
      </w:rPr>
      <w:fldChar w:fldCharType="end"/>
    </w:r>
    <w:r w:rsidR="00C646A7">
      <w:rPr>
        <w:lang w:val="en-US"/>
      </w:rPr>
      <w:fldChar w:fldCharType="separate"/>
    </w:r>
    <w:r w:rsidR="00A36616">
      <w:rPr>
        <w:noProof/>
        <w:lang w:val="en-US"/>
      </w:rPr>
      <w:t>7</w:t>
    </w:r>
    <w:r w:rsidR="00C646A7">
      <w:rPr>
        <w:lang w:val="en-US"/>
      </w:rPr>
      <w:fldChar w:fldCharType="end"/>
    </w:r>
  </w:p>
  <w:p w:rsidR="00C646A7" w:rsidRPr="00AB7B64" w:rsidRDefault="00C646A7" w:rsidP="00AB7B64">
    <w:pPr>
      <w:pStyle w:val="af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6A7" w:rsidRDefault="00CC40E3" w:rsidP="00A41B0E">
    <w:pPr>
      <w:pStyle w:val="afb"/>
      <w:ind w:firstLine="567"/>
      <w:jc w:val="center"/>
    </w:pPr>
    <w:r>
      <w:rPr>
        <w:noProof/>
      </w:rPr>
      <w:pict>
        <v:group id="_x0000_s3365" style="position:absolute;left:0;text-align:left;margin-left:-14.2pt;margin-top:0;width:524.5pt;height:810.8pt;z-index:251661824" coordorigin="1134,284" coordsize="10490,16216">
          <v:line id="_x0000_s3366" style="position:absolute;flip:y;mso-position-horizontal-relative:margin;mso-position-vertical-relative:margin" from="1134,284" to="1134,16498" strokeweight="1.5pt"/>
          <v:line id="_x0000_s3367" style="position:absolute;flip:y;mso-position-horizontal-relative:margin;mso-position-vertical-relative:margin" from="11624,284" to="11624,16498" strokeweight="1.5pt"/>
          <v:line id="_x0000_s3368" style="position:absolute;flip:y;mso-position-horizontal-relative:margin;mso-position-vertical-relative:margin" from="1134,284" to="11622,284" strokeweight="1.5pt"/>
          <v:line id="_x0000_s3369" style="position:absolute;mso-position-horizontal-relative:page;mso-position-vertical-relative:page" from="1134,16500" to="11622,16500" strokeweight="1.5pt"/>
        </v:group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6A7" w:rsidRDefault="00CC40E3" w:rsidP="006C365F">
    <w:pPr>
      <w:pStyle w:val="afe"/>
      <w:rPr>
        <w:b/>
        <w:caps/>
        <w:sz w:val="22"/>
        <w:szCs w:val="22"/>
      </w:rPr>
    </w:pPr>
    <w:r>
      <w:rPr>
        <w:noProof/>
        <w:sz w:val="22"/>
        <w:szCs w:val="22"/>
      </w:rPr>
      <w:pict>
        <v:group id="_x0000_s4187" style="position:absolute;left:0;text-align:left;margin-left:-14.3pt;margin-top:-.1pt;width:524.5pt;height:810.8pt;z-index:251648512" coordorigin="1134,284" coordsize="10490,16216">
          <v:line id="_x0000_s4188" style="position:absolute;flip:y;mso-position-horizontal-relative:margin;mso-position-vertical-relative:margin" from="1134,284" to="1134,16498" strokeweight="1.5pt"/>
          <v:line id="_x0000_s4189" style="position:absolute;flip:y;mso-position-horizontal-relative:margin;mso-position-vertical-relative:margin" from="11624,284" to="11624,16498" strokeweight="1.5pt"/>
          <v:line id="_x0000_s4190" style="position:absolute;flip:y;mso-position-horizontal-relative:margin;mso-position-vertical-relative:margin" from="1134,284" to="11622,284" strokeweight="1.5pt"/>
          <v:line id="_x0000_s4191" style="position:absolute;mso-position-horizontal-relative:page;mso-position-vertical-relative:page" from="1134,16500" to="11622,16500" strokeweight="1.5pt"/>
        </v:group>
      </w:pict>
    </w:r>
  </w:p>
  <w:p w:rsidR="00C646A7" w:rsidRDefault="00C646A7" w:rsidP="006C365F">
    <w:pPr>
      <w:pStyle w:val="afe"/>
      <w:rPr>
        <w:b/>
        <w:caps/>
        <w:sz w:val="22"/>
        <w:szCs w:val="22"/>
      </w:rPr>
    </w:pPr>
  </w:p>
  <w:p w:rsidR="00C646A7" w:rsidRDefault="00C646A7" w:rsidP="006C365F">
    <w:pPr>
      <w:pStyle w:val="afe"/>
      <w:rPr>
        <w:b/>
        <w:caps/>
        <w:sz w:val="22"/>
        <w:szCs w:val="22"/>
      </w:rPr>
    </w:pPr>
  </w:p>
  <w:p w:rsidR="00C646A7" w:rsidRPr="00DF204D" w:rsidRDefault="00C646A7" w:rsidP="00A41B0E">
    <w:pPr>
      <w:pStyle w:val="afb"/>
      <w:ind w:firstLine="567"/>
      <w:jc w:val="center"/>
    </w:pPr>
  </w:p>
  <w:p w:rsidR="00C646A7" w:rsidRDefault="00C646A7" w:rsidP="00581F96">
    <w:pPr>
      <w:pStyle w:val="afb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6A7" w:rsidRPr="00D37F16" w:rsidRDefault="00C646A7" w:rsidP="00B377E0">
    <w:pPr>
      <w:pStyle w:val="afb"/>
      <w:spacing w:before="120"/>
      <w:jc w:val="right"/>
      <w:rPr>
        <w:lang w:val="en-US"/>
      </w:rPr>
    </w:pPr>
    <w:r>
      <w:rPr>
        <w:lang w:val="en-US"/>
      </w:rPr>
      <w:fldChar w:fldCharType="begin"/>
    </w:r>
    <w:r>
      <w:rPr>
        <w:lang w:val="en-US"/>
      </w:rPr>
      <w:instrText xml:space="preserve"> = </w:instrText>
    </w:r>
    <w:r>
      <w:rPr>
        <w:lang w:val="en-US"/>
      </w:rPr>
      <w:fldChar w:fldCharType="begin"/>
    </w:r>
    <w:r>
      <w:rPr>
        <w:lang w:val="en-US"/>
      </w:rPr>
      <w:instrText xml:space="preserve"> PAGEREF qwe_2 </w:instrText>
    </w:r>
    <w:r>
      <w:rPr>
        <w:lang w:val="en-US"/>
      </w:rPr>
      <w:fldChar w:fldCharType="separate"/>
    </w:r>
    <w:r w:rsidR="00A36616"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 </w:instrText>
    </w:r>
    <w:r>
      <w:rPr>
        <w:lang w:val="en-US"/>
      </w:rPr>
      <w:fldChar w:fldCharType="separate"/>
    </w:r>
    <w:r w:rsidR="00A36616">
      <w:rPr>
        <w:noProof/>
        <w:lang w:val="en-US"/>
      </w:rPr>
      <w:instrText>2</w:instrText>
    </w:r>
    <w:r>
      <w:rPr>
        <w:lang w:val="en-US"/>
      </w:rPr>
      <w:fldChar w:fldCharType="end"/>
    </w:r>
    <w:r>
      <w:rPr>
        <w:lang w:val="en-US"/>
      </w:rPr>
      <w:fldChar w:fldCharType="separate"/>
    </w:r>
    <w:r w:rsidR="00A36616">
      <w:rPr>
        <w:noProof/>
        <w:lang w:val="en-US"/>
      </w:rPr>
      <w:t>3</w:t>
    </w:r>
    <w:r>
      <w:rPr>
        <w:lang w:val="en-US"/>
      </w:rPr>
      <w:fldChar w:fldCharType="end"/>
    </w:r>
    <w:r w:rsidR="00CC40E3">
      <w:rPr>
        <w:noProof/>
      </w:rPr>
      <w:pict>
        <v:group id="_x0000_s4769" style="position:absolute;left:0;text-align:left;margin-left:22.7pt;margin-top:14.2pt;width:558.55pt;height:824.95pt;z-index:251645440;mso-position-horizontal-relative:page;mso-position-vertical-relative:page" coordorigin="454,284" coordsize="11171,16499">
          <v:shapetype id="_x0000_t202" coordsize="21600,21600" o:spt="202" path="m,l,21600r21600,l21600,xe">
            <v:stroke joinstyle="miter"/>
            <v:path gradientshapeok="t" o:connecttype="rect"/>
          </v:shapetype>
          <v:shape id="_x0000_s4770" type="#_x0000_t202" style="position:absolute;left:10524;top:16556;width:1049;height:227;mso-position-horizontal-relative:page;mso-position-vertical-relative:page" stroked="f">
            <v:textbox style="mso-next-textbox:#_x0000_s4770" inset="0,0,0,0">
              <w:txbxContent>
                <w:p w:rsidR="00C646A7" w:rsidRPr="000C09C7" w:rsidRDefault="00C646A7" w:rsidP="00B377E0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Формат А4</w:t>
                  </w:r>
                </w:p>
              </w:txbxContent>
            </v:textbox>
          </v:shape>
          <v:group id="_x0000_s4771" style="position:absolute;left:454;top:284;width:11171;height:16219" coordorigin="454,284" coordsize="11171,16219">
            <v:group id="_x0000_s4772" style="position:absolute;left:454;top:284;width:11170;height:16216;mso-position-horizontal-relative:margin;mso-position-vertical-relative:margin" coordorigin="454,284" coordsize="11170,16216">
              <v:line id="_x0000_s4773" style="position:absolute;flip:y;mso-position-horizontal-relative:margin;mso-position-vertical-relative:margin" from="1134,284" to="1134,16498" strokeweight="1.5pt"/>
              <v:line id="_x0000_s4774" style="position:absolute;flip:y;mso-position-horizontal-relative:margin;mso-position-vertical-relative:margin" from="11624,284" to="11624,16498" strokeweight="1.5pt"/>
              <v:line id="_x0000_s4775" style="position:absolute;flip:y;mso-position-horizontal-relative:margin;mso-position-vertical-relative:margin" from="1134,284" to="11622,284" strokeweight="1.5pt"/>
              <v:shape id="_x0000_s4776" type="#_x0000_t202" style="position:absolute;left:737;top:15083;width:397;height:1417;mso-position-horizontal-relative:margin;mso-position-vertical-relative:margin" strokeweight="1.5pt">
                <v:textbox style="layout-flow:vertical;mso-layout-flow-alt:bottom-to-top;mso-next-textbox:#_x0000_s4776" inset=".1mm,.1mm,.1mm,.1mm">
                  <w:txbxContent>
                    <w:p w:rsidR="00C646A7" w:rsidRPr="000C09C7" w:rsidRDefault="00C646A7" w:rsidP="00B377E0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777" type="#_x0000_t202" style="position:absolute;left:454;top:15083;width:283;height:1417;mso-position-horizontal-relative:margin;mso-position-vertical-relative:margin" strokeweight="1.5pt">
                <v:textbox style="layout-flow:vertical;mso-layout-flow-alt:bottom-to-top;mso-next-textbox:#_x0000_s4777" inset=".1mm,.1mm,.1mm,.1mm">
                  <w:txbxContent>
                    <w:p w:rsidR="00C646A7" w:rsidRPr="000C09C7" w:rsidRDefault="00C646A7" w:rsidP="00B377E0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4778" type="#_x0000_t202" style="position:absolute;left:737;top:13098;width:397;height:1984;mso-position-horizontal-relative:margin;mso-position-vertical-relative:margin" strokeweight="1.5pt">
                <v:textbox style="layout-flow:vertical;mso-layout-flow-alt:bottom-to-top;mso-next-textbox:#_x0000_s4778" inset=".1mm,.1mm,.1mm,.1mm">
                  <w:txbxContent>
                    <w:p w:rsidR="00C646A7" w:rsidRPr="000C09C7" w:rsidRDefault="00C646A7" w:rsidP="00B377E0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779" type="#_x0000_t202" style="position:absolute;left:454;top:13098;width:283;height:1984;mso-position-horizontal-relative:margin;mso-position-vertical-relative:margin" strokeweight="1.5pt">
                <v:textbox style="layout-flow:vertical;mso-layout-flow-alt:bottom-to-top;mso-next-textbox:#_x0000_s4779" inset=".1mm,.1mm,.1mm,.1mm">
                  <w:txbxContent>
                    <w:p w:rsidR="00C646A7" w:rsidRPr="000C09C7" w:rsidRDefault="00C646A7" w:rsidP="00B377E0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Подп. и дата</w:t>
                      </w:r>
                    </w:p>
                  </w:txbxContent>
                </v:textbox>
              </v:shape>
              <v:shape id="_x0000_s4780" type="#_x0000_t202" style="position:absolute;left:737;top:11681;width:397;height:1417;mso-position-horizontal-relative:margin;mso-position-vertical-relative:margin" strokeweight="1.5pt">
                <v:textbox style="layout-flow:vertical;mso-layout-flow-alt:bottom-to-top;mso-next-textbox:#_x0000_s4780" inset=".1mm,.1mm,.1mm,.1mm">
                  <w:txbxContent>
                    <w:p w:rsidR="00C646A7" w:rsidRPr="000C09C7" w:rsidRDefault="00C646A7" w:rsidP="00B377E0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781" type="#_x0000_t202" style="position:absolute;left:454;top:11681;width:283;height:1417;mso-position-horizontal-relative:margin;mso-position-vertical-relative:margin" strokeweight="1.5pt">
                <v:textbox style="layout-flow:vertical;mso-layout-flow-alt:bottom-to-top;mso-next-textbox:#_x0000_s4781" inset=".1mm,.1mm,.1mm,.1mm">
                  <w:txbxContent>
                    <w:p w:rsidR="00C646A7" w:rsidRPr="000C09C7" w:rsidRDefault="00C646A7" w:rsidP="00B377E0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Взам. инв. №</w:t>
                      </w:r>
                    </w:p>
                  </w:txbxContent>
                </v:textbox>
              </v:shape>
            </v:group>
            <v:group id="_x0000_s4782" style="position:absolute;left:1134;top:15026;width:10491;height:1477;mso-position-horizontal-relative:page;mso-position-vertical-relative:page" coordorigin="1134,5613" coordsize="10491,1477">
              <v:shape id="_x0000_s4783" type="#_x0000_t202" style="position:absolute;left:1134;top:5613;width:10488;height:624;mso-position-horizontal-relative:page;mso-position-vertical-relative:page" filled="f" strokeweight="1.5pt">
                <v:textbox style="mso-next-textbox:#_x0000_s4783" inset=".5mm,.3mm,.5mm,.3mm">
                  <w:txbxContent>
                    <w:p w:rsidR="00C646A7" w:rsidRPr="00316B29" w:rsidRDefault="00C646A7" w:rsidP="00316B29">
                      <w:pPr>
                        <w:rPr>
                          <w:szCs w:val="12"/>
                        </w:rPr>
                      </w:pPr>
                    </w:p>
                  </w:txbxContent>
                </v:textbox>
              </v:shape>
              <v:group id="_x0000_s4784" style="position:absolute;left:1134;top:6237;width:10491;height:853" coordorigin="1134,6237" coordsize="10491,853">
                <v:group id="_x0000_s4785" style="position:absolute;left:1134;top:6237;width:3686;height:850;mso-position-horizontal-relative:page;mso-position-vertical-relative:page" coordorigin="1134,14232" coordsize="3686,850">
                  <v:shape id="_x0000_s4786" type="#_x0000_t202" style="position:absolute;left:2835;top:14516;width:567;height:283;mso-position-horizontal-relative:margin;mso-position-vertical-relative:margin" strokeweight=".5pt">
                    <v:textbox style="mso-next-textbox:#_x0000_s4786" inset=".1mm,.1mm,.1mm,.1mm">
                      <w:txbxContent>
                        <w:p w:rsidR="00C646A7" w:rsidRPr="000C09C7" w:rsidRDefault="00C646A7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87" type="#_x0000_t202" style="position:absolute;left:1134;top:14799;width:567;height:283;mso-position-horizontal-relative:margin;mso-position-vertical-relative:margin" strokeweight=".5pt">
                    <v:textbox style="mso-next-textbox:#_x0000_s4787" inset=".1mm,.1mm,.1mm,.1mm">
                      <w:txbxContent>
                        <w:p w:rsidR="00C646A7" w:rsidRPr="000C09C7" w:rsidRDefault="00C646A7" w:rsidP="00B377E0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Изм.</w:t>
                          </w:r>
                        </w:p>
                      </w:txbxContent>
                    </v:textbox>
                  </v:shape>
                  <v:shape id="_x0000_s4788" type="#_x0000_t202" style="position:absolute;left:1134;top:14516;width:567;height:283;mso-position-horizontal-relative:margin;mso-position-vertical-relative:margin" strokeweight=".5pt">
                    <v:textbox style="mso-next-textbox:#_x0000_s4788" inset=".1mm,.1mm,.1mm,.1mm">
                      <w:txbxContent>
                        <w:p w:rsidR="00C646A7" w:rsidRPr="000C09C7" w:rsidRDefault="00C646A7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89" type="#_x0000_t202" style="position:absolute;left:1134;top:14232;width:567;height:283;mso-position-horizontal-relative:margin;mso-position-vertical-relative:margin" strokeweight=".5pt">
                    <v:textbox style="mso-next-textbox:#_x0000_s4789" inset=".1mm,.1mm,.1mm,.1mm">
                      <w:txbxContent>
                        <w:p w:rsidR="00C646A7" w:rsidRPr="000C09C7" w:rsidRDefault="00C646A7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90" type="#_x0000_t202" style="position:absolute;left:1701;top:14799;width:567;height:283;mso-position-horizontal-relative:margin;mso-position-vertical-relative:margin" strokeweight=".5pt">
                    <v:textbox style="mso-next-textbox:#_x0000_s4790" inset=".1mm,.1mm,.1mm,.1mm">
                      <w:txbxContent>
                        <w:p w:rsidR="00C646A7" w:rsidRPr="000C09C7" w:rsidRDefault="00C646A7" w:rsidP="00B377E0">
                          <w:pPr>
                            <w:pStyle w:val="afe"/>
                            <w:rPr>
                              <w:spacing w:val="-18"/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Кол.уч.</w:t>
                          </w:r>
                        </w:p>
                      </w:txbxContent>
                    </v:textbox>
                  </v:shape>
                  <v:shape id="_x0000_s4791" type="#_x0000_t202" style="position:absolute;left:1701;top:14516;width:567;height:283;mso-position-horizontal-relative:margin;mso-position-vertical-relative:margin" strokeweight=".5pt">
                    <v:textbox style="mso-next-textbox:#_x0000_s4791" inset=".1mm,.1mm,.1mm,.1mm">
                      <w:txbxContent>
                        <w:p w:rsidR="00C646A7" w:rsidRPr="000C09C7" w:rsidRDefault="00C646A7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92" type="#_x0000_t202" style="position:absolute;left:1701;top:14232;width:567;height:283;mso-position-horizontal-relative:margin;mso-position-vertical-relative:margin" strokeweight=".5pt">
                    <v:textbox style="mso-next-textbox:#_x0000_s4792" inset=".1mm,.1mm,.1mm,.1mm">
                      <w:txbxContent>
                        <w:p w:rsidR="00C646A7" w:rsidRPr="000C09C7" w:rsidRDefault="00C646A7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93" type="#_x0000_t202" style="position:absolute;left:2268;top:14799;width:567;height:283;mso-position-horizontal-relative:margin;mso-position-vertical-relative:margin" strokeweight=".5pt">
                    <v:textbox style="mso-next-textbox:#_x0000_s4793" inset=".1mm,.1mm,.1mm,.1mm">
                      <w:txbxContent>
                        <w:p w:rsidR="00C646A7" w:rsidRPr="000C09C7" w:rsidRDefault="00C646A7" w:rsidP="00B377E0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4794" type="#_x0000_t202" style="position:absolute;left:2268;top:14516;width:567;height:283;mso-position-horizontal-relative:margin;mso-position-vertical-relative:margin" strokeweight=".5pt">
                    <v:textbox style="mso-next-textbox:#_x0000_s4794" inset=".1mm,.1mm,.1mm,.1mm">
                      <w:txbxContent>
                        <w:p w:rsidR="00C646A7" w:rsidRPr="000C09C7" w:rsidRDefault="00C646A7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95" type="#_x0000_t202" style="position:absolute;left:2268;top:14232;width:567;height:283;mso-position-horizontal-relative:margin;mso-position-vertical-relative:margin" strokeweight=".5pt">
                    <v:textbox style="mso-next-textbox:#_x0000_s4795" inset=".1mm,.1mm,.1mm,.1mm">
                      <w:txbxContent>
                        <w:p w:rsidR="00C646A7" w:rsidRPr="000C09C7" w:rsidRDefault="00C646A7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96" type="#_x0000_t202" style="position:absolute;left:2835;top:14799;width:567;height:283;mso-position-horizontal-relative:margin;mso-position-vertical-relative:margin" strokeweight=".5pt">
                    <v:textbox style="mso-next-textbox:#_x0000_s4796" inset=".1mm,.1mm,.1mm,.1mm">
                      <w:txbxContent>
                        <w:p w:rsidR="00C646A7" w:rsidRPr="000C09C7" w:rsidRDefault="00C646A7" w:rsidP="00B377E0">
                          <w:pPr>
                            <w:pStyle w:val="afe"/>
                            <w:rPr>
                              <w:spacing w:val="-18"/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№док.</w:t>
                          </w:r>
                        </w:p>
                      </w:txbxContent>
                    </v:textbox>
                  </v:shape>
                  <v:shape id="_x0000_s4797" type="#_x0000_t202" style="position:absolute;left:2835;top:14232;width:567;height:283;mso-position-horizontal-relative:margin;mso-position-vertical-relative:margin" strokeweight=".5pt">
                    <v:textbox style="mso-next-textbox:#_x0000_s4797" inset=".1mm,.1mm,.1mm,.1mm">
                      <w:txbxContent>
                        <w:p w:rsidR="00C646A7" w:rsidRPr="000C09C7" w:rsidRDefault="00C646A7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98" type="#_x0000_t202" style="position:absolute;left:3402;top:14799;width:850;height:283;mso-position-horizontal-relative:margin;mso-position-vertical-relative:margin" strokeweight=".5pt">
                    <v:textbox style="mso-next-textbox:#_x0000_s4798" inset=".1mm,.1mm,.1mm,.1mm">
                      <w:txbxContent>
                        <w:p w:rsidR="00C646A7" w:rsidRPr="000C09C7" w:rsidRDefault="00C646A7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Подпись</w:t>
                          </w:r>
                        </w:p>
                      </w:txbxContent>
                    </v:textbox>
                  </v:shape>
                  <v:shape id="_x0000_s4799" type="#_x0000_t202" style="position:absolute;left:3402;top:14516;width:850;height:283;mso-position-horizontal-relative:margin;mso-position-vertical-relative:margin" strokeweight=".5pt">
                    <v:textbox style="mso-next-textbox:#_x0000_s4799" inset=".1mm,.1mm,.1mm,.1mm">
                      <w:txbxContent>
                        <w:p w:rsidR="00C646A7" w:rsidRPr="000C09C7" w:rsidRDefault="00C646A7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800" type="#_x0000_t202" style="position:absolute;left:3402;top:14232;width:850;height:283;mso-position-horizontal-relative:margin;mso-position-vertical-relative:margin" strokeweight=".5pt">
                    <v:textbox style="mso-next-textbox:#_x0000_s4800" inset=".1mm,.1mm,.1mm,.1mm">
                      <w:txbxContent>
                        <w:p w:rsidR="00C646A7" w:rsidRPr="000C09C7" w:rsidRDefault="00C646A7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801" type="#_x0000_t202" style="position:absolute;left:4253;top:14799;width:567;height:283;mso-position-horizontal-relative:margin;mso-position-vertical-relative:margin" strokeweight=".5pt">
                    <v:textbox style="mso-next-textbox:#_x0000_s4801" inset=".1mm,.1mm,.1mm,.1mm">
                      <w:txbxContent>
                        <w:p w:rsidR="00C646A7" w:rsidRPr="000C09C7" w:rsidRDefault="00C646A7" w:rsidP="00B377E0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Дата</w:t>
                          </w:r>
                        </w:p>
                      </w:txbxContent>
                    </v:textbox>
                  </v:shape>
                  <v:shape id="_x0000_s4802" type="#_x0000_t202" style="position:absolute;left:4253;top:14516;width:567;height:283;mso-position-horizontal-relative:margin;mso-position-vertical-relative:margin" strokeweight=".5pt">
                    <v:textbox style="mso-next-textbox:#_x0000_s4802" inset=".1mm,.1mm,.1mm,.1mm">
                      <w:txbxContent>
                        <w:p w:rsidR="00C646A7" w:rsidRPr="000C09C7" w:rsidRDefault="00C646A7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803" type="#_x0000_t202" style="position:absolute;left:4253;top:14232;width:567;height:283;mso-position-horizontal-relative:margin;mso-position-vertical-relative:margin" strokeweight=".5pt">
                    <v:textbox style="mso-next-textbox:#_x0000_s4803" inset=".1mm,.1mm,.1mm,.1mm">
                      <w:txbxContent>
                        <w:p w:rsidR="00C646A7" w:rsidRPr="000C09C7" w:rsidRDefault="00C646A7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</v:group>
                <v:group id="_x0000_s4804" style="position:absolute;left:1134;top:6237;width:10491;height:853;mso-position-horizontal-relative:page;mso-position-vertical-relative:page" coordorigin="1161,6354" coordsize="10491,853">
                  <v:shape id="_x0000_s4805" type="#_x0000_t202" style="position:absolute;left:4847;top:6354;width:3713;height:850;mso-position-horizontal-relative:margin;mso-position-vertical-relative:margin" strokeweight="1.5pt">
                    <v:textbox style="mso-next-textbox:#_x0000_s4805" inset=".1mm,.1mm,.1mm,.1mm">
                      <w:txbxContent>
                        <w:p w:rsidR="00C646A7" w:rsidRPr="002559B2" w:rsidRDefault="00316B29" w:rsidP="008A173F">
                          <w:pPr>
                            <w:pStyle w:val="afe"/>
                            <w:spacing w:before="240"/>
                            <w:rPr>
                              <w:sz w:val="22"/>
                              <w:szCs w:val="22"/>
                            </w:rPr>
                          </w:pPr>
                          <w:r w:rsidRPr="00D1370E">
                            <w:rPr>
                              <w:sz w:val="22"/>
                              <w:szCs w:val="22"/>
                            </w:rPr>
                            <w:t>РСГ-0</w:t>
                          </w:r>
                          <w:r>
                            <w:rPr>
                              <w:sz w:val="22"/>
                              <w:szCs w:val="22"/>
                            </w:rPr>
                            <w:t>17-31</w:t>
                          </w:r>
                          <w:r w:rsidRPr="00D1370E">
                            <w:rPr>
                              <w:sz w:val="22"/>
                              <w:szCs w:val="22"/>
                            </w:rPr>
                            <w:t>.0</w:t>
                          </w:r>
                          <w:r>
                            <w:rPr>
                              <w:sz w:val="22"/>
                              <w:szCs w:val="22"/>
                            </w:rPr>
                            <w:t>8</w:t>
                          </w:r>
                          <w:r w:rsidRPr="00D1370E">
                            <w:rPr>
                              <w:sz w:val="22"/>
                              <w:szCs w:val="22"/>
                            </w:rPr>
                            <w:t>-</w:t>
                          </w:r>
                          <w:r>
                            <w:rPr>
                              <w:sz w:val="22"/>
                              <w:szCs w:val="22"/>
                            </w:rPr>
                            <w:t>Р</w:t>
                          </w:r>
                          <w:r w:rsidRPr="00D1370E">
                            <w:rPr>
                              <w:sz w:val="22"/>
                              <w:szCs w:val="22"/>
                            </w:rPr>
                            <w:t>-</w:t>
                          </w:r>
                          <w:r>
                            <w:rPr>
                              <w:sz w:val="22"/>
                              <w:szCs w:val="22"/>
                            </w:rPr>
                            <w:t>ИОС1</w:t>
                          </w:r>
                          <w:r w:rsidRPr="00204206">
                            <w:rPr>
                              <w:sz w:val="22"/>
                              <w:szCs w:val="22"/>
                            </w:rPr>
                            <w:t>-С</w:t>
                          </w:r>
                        </w:p>
                      </w:txbxContent>
                    </v:textbox>
                  </v:shape>
                  <v:shape id="_x0000_s4806" type="#_x0000_t202" style="position:absolute;left:11084;top:6354;width:567;height:397;mso-position-horizontal-relative:margin;mso-position-vertical-relative:margin" strokeweight="1.5pt">
                    <v:textbox style="mso-next-textbox:#_x0000_s4806" inset=".1mm,.1mm,.1mm,.1mm">
                      <w:txbxContent>
                        <w:p w:rsidR="00C646A7" w:rsidRPr="000C09C7" w:rsidRDefault="00C646A7" w:rsidP="00B377E0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4807" type="#_x0000_t202" style="position:absolute;left:11085;top:6753;width:567;height:454;mso-position-horizontal-relative:page;mso-position-vertical-relative:page" strokeweight="1.5pt">
                    <v:textbox style="mso-next-textbox:#_x0000_s4807" inset=".1mm,.1mm,.1mm,.1mm">
                      <w:txbxContent>
                        <w:p w:rsidR="00C646A7" w:rsidRPr="000C09C7" w:rsidRDefault="00C646A7" w:rsidP="00B377E0">
                          <w:pPr>
                            <w:pStyle w:val="afe"/>
                            <w:spacing w:before="120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rStyle w:val="aff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Style w:val="aff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Style w:val="aff0"/>
                              <w:sz w:val="20"/>
                            </w:rPr>
                            <w:fldChar w:fldCharType="separate"/>
                          </w:r>
                          <w:r w:rsidR="00A36616">
                            <w:rPr>
                              <w:rStyle w:val="aff0"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rStyle w:val="aff0"/>
                              <w:sz w:val="20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line id="_x0000_s4808" style="position:absolute;mso-position-horizontal-relative:margin;mso-position-vertical-relative:margin" from="1161,6354" to="1161,7204" strokeweight="1.5pt"/>
                  <v:line id="_x0000_s4809" style="position:absolute;mso-position-horizontal-relative:margin;mso-position-vertical-relative:margin" from="1728,6354" to="1728,7204" strokeweight="1.5pt"/>
                  <v:line id="_x0000_s4810" style="position:absolute;mso-position-horizontal-relative:margin;mso-position-vertical-relative:margin" from="2295,6354" to="2295,7204" strokeweight="1.5pt"/>
                  <v:line id="_x0000_s4811" style="position:absolute;mso-position-horizontal-relative:margin;mso-position-vertical-relative:margin" from="2862,6354" to="2862,7204" strokeweight="1.5pt"/>
                  <v:line id="_x0000_s4812" style="position:absolute;mso-position-horizontal-relative:margin;mso-position-vertical-relative:margin" from="3429,6354" to="3429,7204" strokeweight="1.5pt"/>
                  <v:line id="_x0000_s4813" style="position:absolute;mso-position-horizontal-relative:margin;mso-position-vertical-relative:margin" from="4280,6354" to="4280,7204" strokeweight="1.5pt"/>
                  <v:line id="_x0000_s4814" style="position:absolute;mso-position-horizontal-relative:margin;mso-position-vertical-relative:margin" from="1161,7204" to="4846,7204" strokeweight="1.5pt"/>
                  <v:line id="_x0000_s4815" style="position:absolute;mso-position-horizontal-relative:margin;mso-position-vertical-relative:margin" from="1161,6921" to="4846,6921" strokeweight="1.5pt"/>
                  <v:line id="_x0000_s4816" style="position:absolute;mso-position-horizontal-relative:margin;mso-position-vertical-relative:margin" from="1161,6354" to="4846,6354" strokeweight="1.5pt"/>
                  <v:shape id="_x0000_s4817" type="#_x0000_t202" style="position:absolute;left:8562;top:6356;width:2523;height:850;mso-position-horizontal-relative:page;mso-position-vertical-relative:page" filled="f" strokeweight="1.5pt">
                    <v:textbox style="mso-next-textbox:#_x0000_s4817" inset=".1mm,.1mm,.1mm,.1mm">
                      <w:txbxContent>
                        <w:tbl>
                          <w:tblPr>
                            <w:tblW w:w="0" w:type="auto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794"/>
                            <w:gridCol w:w="1729"/>
                          </w:tblGrid>
                          <w:tr w:rsidR="00C646A7" w:rsidRPr="005E53F8" w:rsidTr="005E53F8">
                            <w:trPr>
                              <w:cantSplit/>
                              <w:trHeight w:val="851"/>
                            </w:trPr>
                            <w:tc>
                              <w:tcPr>
                                <w:tcW w:w="794" w:type="dxa"/>
                                <w:noWrap/>
                                <w:vAlign w:val="center"/>
                              </w:tcPr>
                              <w:p w:rsidR="00C646A7" w:rsidRPr="0041571B" w:rsidRDefault="00C646A7" w:rsidP="001B5FB8"/>
                            </w:tc>
                            <w:tc>
                              <w:tcPr>
                                <w:tcW w:w="1729" w:type="dxa"/>
                                <w:tcMar>
                                  <w:left w:w="28" w:type="dxa"/>
                                </w:tcMar>
                                <w:vAlign w:val="center"/>
                              </w:tcPr>
                              <w:p w:rsidR="00C646A7" w:rsidRPr="005E53F8" w:rsidRDefault="00C646A7" w:rsidP="005E53F8">
                                <w:pPr>
                                  <w:pStyle w:val="afe"/>
                                  <w:jc w:val="left"/>
                                  <w:rPr>
                                    <w:szCs w:val="20"/>
                                  </w:rPr>
                                </w:pPr>
                              </w:p>
                            </w:tc>
                          </w:tr>
                        </w:tbl>
                        <w:p w:rsidR="00C646A7" w:rsidRPr="00173D91" w:rsidRDefault="00C646A7" w:rsidP="00B377E0">
                          <w:pPr>
                            <w:rPr>
                              <w:szCs w:val="22"/>
                            </w:rPr>
                          </w:pPr>
                        </w:p>
                      </w:txbxContent>
                    </v:textbox>
                  </v:shape>
                </v:group>
              </v:group>
            </v:group>
          </v:group>
          <w10:wrap anchorx="page" anchory="page"/>
        </v:group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6A7" w:rsidRPr="00D37F16" w:rsidRDefault="00CC40E3" w:rsidP="00A215F3">
    <w:pPr>
      <w:pStyle w:val="afb"/>
      <w:spacing w:before="120"/>
      <w:jc w:val="right"/>
      <w:rPr>
        <w:lang w:val="en-US"/>
      </w:rPr>
    </w:pPr>
    <w:r>
      <w:rPr>
        <w:noProof/>
      </w:rPr>
      <w:pict>
        <v:group id="_x0000_s4300" style="position:absolute;left:0;text-align:left;margin-left:-14.2pt;margin-top:0;width:524.5pt;height:810.7pt;z-index:251649536" coordorigin="1134,284" coordsize="10490,16214">
          <v:line id="_x0000_s4301" style="position:absolute;flip:y;mso-position-horizontal-relative:margin;mso-position-vertical-relative:margin" from="1134,284" to="1134,16498" strokeweight="1.5pt"/>
          <v:line id="_x0000_s4302" style="position:absolute;flip:y;mso-position-horizontal-relative:margin;mso-position-vertical-relative:margin" from="11624,284" to="11624,16498" strokeweight="1.5pt"/>
          <v:line id="_x0000_s4303" style="position:absolute;flip:y;mso-position-horizontal-relative:margin;mso-position-vertical-relative:margin" from="1134,284" to="11622,284" strokeweight="1.5pt"/>
        </v:group>
      </w:pict>
    </w:r>
    <w:r w:rsidR="00C646A7">
      <w:rPr>
        <w:lang w:val="en-US"/>
      </w:rPr>
      <w:fldChar w:fldCharType="begin"/>
    </w:r>
    <w:r w:rsidR="00C646A7">
      <w:rPr>
        <w:lang w:val="en-US"/>
      </w:rPr>
      <w:instrText xml:space="preserve"> = </w:instrText>
    </w:r>
    <w:r w:rsidR="00C646A7">
      <w:rPr>
        <w:lang w:val="en-US"/>
      </w:rPr>
      <w:fldChar w:fldCharType="begin"/>
    </w:r>
    <w:r w:rsidR="00C646A7">
      <w:rPr>
        <w:lang w:val="en-US"/>
      </w:rPr>
      <w:instrText xml:space="preserve"> PAGEREF qwe_2 </w:instrText>
    </w:r>
    <w:r w:rsidR="00C646A7">
      <w:rPr>
        <w:lang w:val="en-US"/>
      </w:rPr>
      <w:fldChar w:fldCharType="separate"/>
    </w:r>
    <w:r w:rsidR="00A36616">
      <w:rPr>
        <w:noProof/>
        <w:lang w:val="en-US"/>
      </w:rPr>
      <w:instrText>1</w:instrText>
    </w:r>
    <w:r w:rsidR="00C646A7">
      <w:rPr>
        <w:lang w:val="en-US"/>
      </w:rPr>
      <w:fldChar w:fldCharType="end"/>
    </w:r>
    <w:r w:rsidR="00C646A7">
      <w:rPr>
        <w:lang w:val="en-US"/>
      </w:rPr>
      <w:instrText>+</w:instrText>
    </w:r>
    <w:r w:rsidR="00C646A7">
      <w:rPr>
        <w:lang w:val="en-US"/>
      </w:rPr>
      <w:fldChar w:fldCharType="begin"/>
    </w:r>
    <w:r w:rsidR="00C646A7">
      <w:rPr>
        <w:lang w:val="en-US"/>
      </w:rPr>
      <w:instrText xml:space="preserve"> PAGE </w:instrText>
    </w:r>
    <w:r w:rsidR="00C646A7">
      <w:rPr>
        <w:lang w:val="en-US"/>
      </w:rPr>
      <w:fldChar w:fldCharType="separate"/>
    </w:r>
    <w:r w:rsidR="00A36616">
      <w:rPr>
        <w:noProof/>
        <w:lang w:val="en-US"/>
      </w:rPr>
      <w:instrText>1</w:instrText>
    </w:r>
    <w:r w:rsidR="00C646A7">
      <w:rPr>
        <w:lang w:val="en-US"/>
      </w:rPr>
      <w:fldChar w:fldCharType="end"/>
    </w:r>
    <w:r w:rsidR="00C646A7">
      <w:rPr>
        <w:lang w:val="en-US"/>
      </w:rPr>
      <w:fldChar w:fldCharType="separate"/>
    </w:r>
    <w:r w:rsidR="00A36616">
      <w:rPr>
        <w:noProof/>
        <w:lang w:val="en-US"/>
      </w:rPr>
      <w:t>2</w:t>
    </w:r>
    <w:r w:rsidR="00C646A7">
      <w:rPr>
        <w:lang w:val="en-US"/>
      </w:rPr>
      <w:fldChar w:fldCharType="end"/>
    </w:r>
  </w:p>
  <w:p w:rsidR="00C646A7" w:rsidRPr="00AB7B64" w:rsidRDefault="00C646A7" w:rsidP="00AB7B64">
    <w:pPr>
      <w:pStyle w:val="afb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6A7" w:rsidRPr="00D37F16" w:rsidRDefault="00CC40E3" w:rsidP="00B377E0">
    <w:pPr>
      <w:pStyle w:val="afb"/>
      <w:spacing w:before="120"/>
      <w:jc w:val="right"/>
      <w:rPr>
        <w:lang w:val="en-US"/>
      </w:rPr>
    </w:pPr>
    <w:r>
      <w:rPr>
        <w:noProof/>
      </w:rPr>
      <w:pict>
        <v:group id="_x0000_s4821" style="position:absolute;left:0;text-align:left;margin-left:-48.2pt;margin-top:-28.35pt;width:558.5pt;height:810.8pt;z-index:251670016;mso-position-horizontal-relative:margin;mso-position-vertical-relative:margin" coordorigin="454,284" coordsize="11170,16216">
          <v:line id="_x0000_s4822" style="position:absolute;flip:y;mso-position-horizontal-relative:margin;mso-position-vertical-relative:margin" from="1134,284" to="1134,16498" strokeweight="1.5pt"/>
          <v:line id="_x0000_s4823" style="position:absolute;flip:y;mso-position-horizontal-relative:margin;mso-position-vertical-relative:margin" from="11624,284" to="11624,16498" strokeweight="1.5pt"/>
          <v:line id="_x0000_s4824" style="position:absolute;flip:y;mso-position-horizontal-relative:margin;mso-position-vertical-relative:margin" from="1134,284" to="11622,284" strokeweight="1.5pt"/>
          <v:shapetype id="_x0000_t202" coordsize="21600,21600" o:spt="202" path="m,l,21600r21600,l21600,xe">
            <v:stroke joinstyle="miter"/>
            <v:path gradientshapeok="t" o:connecttype="rect"/>
          </v:shapetype>
          <v:shape id="_x0000_s4825" type="#_x0000_t202" style="position:absolute;left:737;top:15083;width:397;height:1417;mso-position-horizontal-relative:margin;mso-position-vertical-relative:margin" strokeweight="1.5pt">
            <v:textbox style="layout-flow:vertical;mso-layout-flow-alt:bottom-to-top;mso-next-textbox:#_x0000_s4825" inset=".1mm,.1mm,.1mm,.1mm">
              <w:txbxContent>
                <w:p w:rsidR="00C646A7" w:rsidRPr="000C09C7" w:rsidRDefault="00C646A7" w:rsidP="00B377E0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826" type="#_x0000_t202" style="position:absolute;left:454;top:15083;width:283;height:1417;mso-position-horizontal-relative:margin;mso-position-vertical-relative:margin" strokeweight="1.5pt">
            <v:textbox style="layout-flow:vertical;mso-layout-flow-alt:bottom-to-top;mso-next-textbox:#_x0000_s4826" inset=".1mm,.1mm,.1mm,.1mm">
              <w:txbxContent>
                <w:p w:rsidR="00C646A7" w:rsidRPr="000C09C7" w:rsidRDefault="00C646A7" w:rsidP="00B377E0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Инв. № подл.</w:t>
                  </w:r>
                </w:p>
              </w:txbxContent>
            </v:textbox>
          </v:shape>
          <v:shape id="_x0000_s4827" type="#_x0000_t202" style="position:absolute;left:737;top:13098;width:397;height:1984;mso-position-horizontal-relative:margin;mso-position-vertical-relative:margin" strokeweight="1.5pt">
            <v:textbox style="layout-flow:vertical;mso-layout-flow-alt:bottom-to-top;mso-next-textbox:#_x0000_s4827" inset=".1mm,.1mm,.1mm,.1mm">
              <w:txbxContent>
                <w:p w:rsidR="00C646A7" w:rsidRPr="000C09C7" w:rsidRDefault="00C646A7" w:rsidP="00B377E0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828" type="#_x0000_t202" style="position:absolute;left:454;top:13098;width:283;height:1984;mso-position-horizontal-relative:margin;mso-position-vertical-relative:margin" strokeweight="1.5pt">
            <v:textbox style="layout-flow:vertical;mso-layout-flow-alt:bottom-to-top;mso-next-textbox:#_x0000_s4828" inset=".1mm,.1mm,.1mm,.1mm">
              <w:txbxContent>
                <w:p w:rsidR="00C646A7" w:rsidRPr="000C09C7" w:rsidRDefault="00C646A7" w:rsidP="00B377E0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Подп. и дата</w:t>
                  </w:r>
                </w:p>
              </w:txbxContent>
            </v:textbox>
          </v:shape>
          <v:shape id="_x0000_s4829" type="#_x0000_t202" style="position:absolute;left:737;top:11681;width:397;height:1417;mso-position-horizontal-relative:margin;mso-position-vertical-relative:margin" strokeweight="1.5pt">
            <v:textbox style="layout-flow:vertical;mso-layout-flow-alt:bottom-to-top;mso-next-textbox:#_x0000_s4829" inset=".1mm,.1mm,.1mm,.1mm">
              <w:txbxContent>
                <w:p w:rsidR="00C646A7" w:rsidRPr="000C09C7" w:rsidRDefault="00C646A7" w:rsidP="00B377E0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830" type="#_x0000_t202" style="position:absolute;left:454;top:11681;width:283;height:1417;mso-position-horizontal-relative:margin;mso-position-vertical-relative:margin" strokeweight="1.5pt">
            <v:textbox style="layout-flow:vertical;mso-layout-flow-alt:bottom-to-top;mso-next-textbox:#_x0000_s4830" inset=".1mm,.1mm,.1mm,.1mm">
              <w:txbxContent>
                <w:p w:rsidR="00C646A7" w:rsidRPr="000C09C7" w:rsidRDefault="00C646A7" w:rsidP="00B377E0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Взам. инв. №</w:t>
                  </w:r>
                </w:p>
              </w:txbxContent>
            </v:textbox>
          </v:shape>
          <w10:wrap anchorx="margin" anchory="margin"/>
        </v:group>
      </w:pict>
    </w:r>
    <w:r w:rsidR="00C646A7">
      <w:rPr>
        <w:lang w:val="en-US"/>
      </w:rPr>
      <w:fldChar w:fldCharType="begin"/>
    </w:r>
    <w:r w:rsidR="00C646A7">
      <w:rPr>
        <w:lang w:val="en-US"/>
      </w:rPr>
      <w:instrText xml:space="preserve"> = </w:instrText>
    </w:r>
    <w:r w:rsidR="00C646A7">
      <w:rPr>
        <w:lang w:val="en-US"/>
      </w:rPr>
      <w:fldChar w:fldCharType="begin"/>
    </w:r>
    <w:r w:rsidR="00C646A7">
      <w:rPr>
        <w:lang w:val="en-US"/>
      </w:rPr>
      <w:instrText xml:space="preserve"> PAGEREF qwe_2 </w:instrText>
    </w:r>
    <w:r w:rsidR="00C646A7">
      <w:rPr>
        <w:lang w:val="en-US"/>
      </w:rPr>
      <w:fldChar w:fldCharType="separate"/>
    </w:r>
    <w:r w:rsidR="00A36616">
      <w:rPr>
        <w:noProof/>
        <w:lang w:val="en-US"/>
      </w:rPr>
      <w:instrText>1</w:instrText>
    </w:r>
    <w:r w:rsidR="00C646A7">
      <w:rPr>
        <w:lang w:val="en-US"/>
      </w:rPr>
      <w:fldChar w:fldCharType="end"/>
    </w:r>
    <w:r w:rsidR="00C646A7">
      <w:rPr>
        <w:lang w:val="en-US"/>
      </w:rPr>
      <w:instrText>+</w:instrText>
    </w:r>
    <w:r w:rsidR="00C646A7">
      <w:rPr>
        <w:lang w:val="en-US"/>
      </w:rPr>
      <w:fldChar w:fldCharType="begin"/>
    </w:r>
    <w:r w:rsidR="00C646A7">
      <w:rPr>
        <w:lang w:val="en-US"/>
      </w:rPr>
      <w:instrText xml:space="preserve"> PAGEREF qwe_3 </w:instrText>
    </w:r>
    <w:r w:rsidR="00C646A7">
      <w:rPr>
        <w:lang w:val="en-US"/>
      </w:rPr>
      <w:fldChar w:fldCharType="separate"/>
    </w:r>
    <w:r w:rsidR="00A36616">
      <w:rPr>
        <w:noProof/>
        <w:lang w:val="en-US"/>
      </w:rPr>
      <w:instrText>2</w:instrText>
    </w:r>
    <w:r w:rsidR="00C646A7">
      <w:rPr>
        <w:lang w:val="en-US"/>
      </w:rPr>
      <w:fldChar w:fldCharType="end"/>
    </w:r>
    <w:r w:rsidR="00C646A7">
      <w:rPr>
        <w:lang w:val="en-US"/>
      </w:rPr>
      <w:instrText>+</w:instrText>
    </w:r>
    <w:r w:rsidR="00C646A7">
      <w:rPr>
        <w:lang w:val="en-US"/>
      </w:rPr>
      <w:fldChar w:fldCharType="begin"/>
    </w:r>
    <w:r w:rsidR="00C646A7">
      <w:rPr>
        <w:lang w:val="en-US"/>
      </w:rPr>
      <w:instrText xml:space="preserve"> PAGE </w:instrText>
    </w:r>
    <w:r w:rsidR="00C646A7">
      <w:rPr>
        <w:lang w:val="en-US"/>
      </w:rPr>
      <w:fldChar w:fldCharType="separate"/>
    </w:r>
    <w:r w:rsidR="00A36616">
      <w:rPr>
        <w:noProof/>
        <w:lang w:val="en-US"/>
      </w:rPr>
      <w:instrText>2</w:instrText>
    </w:r>
    <w:r w:rsidR="00C646A7">
      <w:rPr>
        <w:lang w:val="en-US"/>
      </w:rPr>
      <w:fldChar w:fldCharType="end"/>
    </w:r>
    <w:r w:rsidR="00C646A7">
      <w:rPr>
        <w:lang w:val="en-US"/>
      </w:rPr>
      <w:fldChar w:fldCharType="separate"/>
    </w:r>
    <w:r w:rsidR="00A36616">
      <w:rPr>
        <w:noProof/>
        <w:lang w:val="en-US"/>
      </w:rPr>
      <w:t>5</w:t>
    </w:r>
    <w:r w:rsidR="00C646A7">
      <w:rPr>
        <w:lang w:val="en-US"/>
      </w:rPr>
      <w:fldChar w:fldCharType="end"/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6A7" w:rsidRPr="00D37F16" w:rsidRDefault="00CC40E3" w:rsidP="00A215F3">
    <w:pPr>
      <w:pStyle w:val="afb"/>
      <w:spacing w:before="120"/>
      <w:jc w:val="right"/>
      <w:rPr>
        <w:lang w:val="en-US"/>
      </w:rPr>
    </w:pPr>
    <w:r>
      <w:rPr>
        <w:noProof/>
      </w:rPr>
      <w:pict>
        <v:group id="_x0000_s4535" style="position:absolute;left:0;text-align:left;margin-left:-14.2pt;margin-top:0;width:524.5pt;height:810.7pt;z-index:251662848" coordorigin="1134,284" coordsize="10490,16214">
          <v:line id="_x0000_s4536" style="position:absolute;flip:y;mso-position-horizontal-relative:margin;mso-position-vertical-relative:margin" from="1134,284" to="1134,16498" strokeweight="1.5pt"/>
          <v:line id="_x0000_s4537" style="position:absolute;flip:y;mso-position-horizontal-relative:margin;mso-position-vertical-relative:margin" from="11624,284" to="11624,16498" strokeweight="1.5pt"/>
          <v:line id="_x0000_s4538" style="position:absolute;flip:y;mso-position-horizontal-relative:margin;mso-position-vertical-relative:margin" from="1134,284" to="11622,284" strokeweight="1.5pt"/>
        </v:group>
      </w:pict>
    </w:r>
    <w:r w:rsidR="00C646A7">
      <w:rPr>
        <w:lang w:val="en-US"/>
      </w:rPr>
      <w:fldChar w:fldCharType="begin"/>
    </w:r>
    <w:r w:rsidR="00C646A7">
      <w:rPr>
        <w:lang w:val="en-US"/>
      </w:rPr>
      <w:instrText xml:space="preserve"> = </w:instrText>
    </w:r>
    <w:r w:rsidR="00C646A7">
      <w:rPr>
        <w:lang w:val="en-US"/>
      </w:rPr>
      <w:fldChar w:fldCharType="begin"/>
    </w:r>
    <w:r w:rsidR="00C646A7">
      <w:rPr>
        <w:lang w:val="en-US"/>
      </w:rPr>
      <w:instrText xml:space="preserve"> PAGEREF qwe_2 </w:instrText>
    </w:r>
    <w:r w:rsidR="00C646A7">
      <w:rPr>
        <w:lang w:val="en-US"/>
      </w:rPr>
      <w:fldChar w:fldCharType="separate"/>
    </w:r>
    <w:r w:rsidR="00A36616">
      <w:rPr>
        <w:noProof/>
        <w:lang w:val="en-US"/>
      </w:rPr>
      <w:instrText>1</w:instrText>
    </w:r>
    <w:r w:rsidR="00C646A7">
      <w:rPr>
        <w:lang w:val="en-US"/>
      </w:rPr>
      <w:fldChar w:fldCharType="end"/>
    </w:r>
    <w:r w:rsidR="00C646A7">
      <w:rPr>
        <w:lang w:val="en-US"/>
      </w:rPr>
      <w:instrText>+</w:instrText>
    </w:r>
    <w:r w:rsidR="00C646A7">
      <w:rPr>
        <w:lang w:val="en-US"/>
      </w:rPr>
      <w:fldChar w:fldCharType="begin"/>
    </w:r>
    <w:r w:rsidR="00C646A7">
      <w:rPr>
        <w:lang w:val="en-US"/>
      </w:rPr>
      <w:instrText xml:space="preserve"> PAGEREF qwe_3 </w:instrText>
    </w:r>
    <w:r w:rsidR="00C646A7">
      <w:rPr>
        <w:lang w:val="en-US"/>
      </w:rPr>
      <w:fldChar w:fldCharType="separate"/>
    </w:r>
    <w:r w:rsidR="00A36616">
      <w:rPr>
        <w:noProof/>
        <w:lang w:val="en-US"/>
      </w:rPr>
      <w:instrText>2</w:instrText>
    </w:r>
    <w:r w:rsidR="00C646A7">
      <w:rPr>
        <w:lang w:val="en-US"/>
      </w:rPr>
      <w:fldChar w:fldCharType="end"/>
    </w:r>
    <w:r w:rsidR="00C646A7">
      <w:rPr>
        <w:lang w:val="en-US"/>
      </w:rPr>
      <w:instrText>+</w:instrText>
    </w:r>
    <w:r w:rsidR="00C646A7">
      <w:rPr>
        <w:lang w:val="en-US"/>
      </w:rPr>
      <w:fldChar w:fldCharType="begin"/>
    </w:r>
    <w:r w:rsidR="00C646A7">
      <w:rPr>
        <w:lang w:val="en-US"/>
      </w:rPr>
      <w:instrText xml:space="preserve"> PAGE </w:instrText>
    </w:r>
    <w:r w:rsidR="00C646A7">
      <w:rPr>
        <w:lang w:val="en-US"/>
      </w:rPr>
      <w:fldChar w:fldCharType="separate"/>
    </w:r>
    <w:r w:rsidR="00A36616">
      <w:rPr>
        <w:noProof/>
        <w:lang w:val="en-US"/>
      </w:rPr>
      <w:instrText>1</w:instrText>
    </w:r>
    <w:r w:rsidR="00C646A7">
      <w:rPr>
        <w:lang w:val="en-US"/>
      </w:rPr>
      <w:fldChar w:fldCharType="end"/>
    </w:r>
    <w:r w:rsidR="00C646A7">
      <w:rPr>
        <w:lang w:val="en-US"/>
      </w:rPr>
      <w:fldChar w:fldCharType="separate"/>
    </w:r>
    <w:r w:rsidR="00A36616">
      <w:rPr>
        <w:noProof/>
        <w:lang w:val="en-US"/>
      </w:rPr>
      <w:t>4</w:t>
    </w:r>
    <w:r w:rsidR="00C646A7">
      <w:rPr>
        <w:lang w:val="en-US"/>
      </w:rPr>
      <w:fldChar w:fldCharType="end"/>
    </w:r>
  </w:p>
  <w:p w:rsidR="00C646A7" w:rsidRPr="00AB7B64" w:rsidRDefault="00C646A7" w:rsidP="00AB7B64">
    <w:pPr>
      <w:pStyle w:val="afb"/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6A7" w:rsidRPr="00D37F16" w:rsidRDefault="00C646A7" w:rsidP="00B377E0">
    <w:pPr>
      <w:pStyle w:val="afb"/>
      <w:spacing w:before="120"/>
      <w:jc w:val="right"/>
      <w:rPr>
        <w:lang w:val="en-US"/>
      </w:rPr>
    </w:pPr>
    <w:r>
      <w:rPr>
        <w:lang w:val="en-US"/>
      </w:rPr>
      <w:fldChar w:fldCharType="begin"/>
    </w:r>
    <w:r>
      <w:rPr>
        <w:lang w:val="en-US"/>
      </w:rPr>
      <w:instrText xml:space="preserve"> = </w:instrText>
    </w:r>
    <w:r>
      <w:rPr>
        <w:lang w:val="en-US"/>
      </w:rPr>
      <w:fldChar w:fldCharType="begin"/>
    </w:r>
    <w:r>
      <w:rPr>
        <w:lang w:val="en-US"/>
      </w:rPr>
      <w:instrText xml:space="preserve"> PAGEREF qwe_2 </w:instrText>
    </w:r>
    <w:r>
      <w:rPr>
        <w:lang w:val="en-US"/>
      </w:rPr>
      <w:fldChar w:fldCharType="separate"/>
    </w:r>
    <w:r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PAGEREF qwe_3 </w:instrText>
    </w:r>
    <w:r>
      <w:rPr>
        <w:lang w:val="en-US"/>
      </w:rPr>
      <w:fldChar w:fldCharType="separate"/>
    </w:r>
    <w:r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pageref qwe_4 </w:instrText>
    </w:r>
    <w:r>
      <w:rPr>
        <w:lang w:val="en-US"/>
      </w:rPr>
      <w:fldChar w:fldCharType="separate"/>
    </w:r>
    <w:r>
      <w:rPr>
        <w:noProof/>
        <w:lang w:val="en-US"/>
      </w:rPr>
      <w:instrText>2</w:instrText>
    </w:r>
    <w:r>
      <w:rPr>
        <w:lang w:val="en-US"/>
      </w:rPr>
      <w:fldChar w:fldCharType="end"/>
    </w:r>
    <w: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 </w:instrText>
    </w:r>
    <w:r>
      <w:rPr>
        <w:lang w:val="en-US"/>
      </w:rPr>
      <w:fldChar w:fldCharType="separate"/>
    </w:r>
    <w:r>
      <w:rPr>
        <w:noProof/>
        <w:lang w:val="en-US"/>
      </w:rPr>
      <w:instrText>2</w:instrText>
    </w:r>
    <w:r>
      <w:rPr>
        <w:lang w:val="en-US"/>
      </w:rPr>
      <w:fldChar w:fldCharType="end"/>
    </w:r>
    <w:r>
      <w:rPr>
        <w:lang w:val="en-US"/>
      </w:rPr>
      <w:fldChar w:fldCharType="separate"/>
    </w:r>
    <w:r>
      <w:rPr>
        <w:noProof/>
        <w:lang w:val="en-US"/>
      </w:rPr>
      <w:t>6</w:t>
    </w:r>
    <w:r>
      <w:rPr>
        <w:lang w:val="en-US"/>
      </w:rPr>
      <w:fldChar w:fldCharType="end"/>
    </w:r>
    <w:r w:rsidR="00CC40E3">
      <w:rPr>
        <w:noProof/>
      </w:rPr>
      <w:pict>
        <v:group id="_x0000_s4960" style="position:absolute;left:0;text-align:left;margin-left:22.7pt;margin-top:14.2pt;width:558.55pt;height:824.95pt;z-index:251646464;mso-position-horizontal-relative:page;mso-position-vertical-relative:page" coordorigin="454,284" coordsize="11171,16499">
          <v:shapetype id="_x0000_t202" coordsize="21600,21600" o:spt="202" path="m,l,21600r21600,l21600,xe">
            <v:stroke joinstyle="miter"/>
            <v:path gradientshapeok="t" o:connecttype="rect"/>
          </v:shapetype>
          <v:shape id="_x0000_s4961" type="#_x0000_t202" style="position:absolute;left:10524;top:16556;width:1049;height:227;mso-position-horizontal-relative:page;mso-position-vertical-relative:page" stroked="f">
            <v:textbox style="mso-next-textbox:#_x0000_s4961" inset="0,0,0,0">
              <w:txbxContent>
                <w:p w:rsidR="00C646A7" w:rsidRPr="000C09C7" w:rsidRDefault="00C646A7" w:rsidP="00B377E0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Формат А4</w:t>
                  </w:r>
                </w:p>
              </w:txbxContent>
            </v:textbox>
          </v:shape>
          <v:group id="_x0000_s4962" style="position:absolute;left:454;top:284;width:11171;height:16219" coordorigin="454,284" coordsize="11171,16219">
            <v:group id="_x0000_s4963" style="position:absolute;left:454;top:284;width:11170;height:16216;mso-position-horizontal-relative:margin;mso-position-vertical-relative:margin" coordorigin="454,284" coordsize="11170,16216">
              <v:line id="_x0000_s4964" style="position:absolute;flip:y;mso-position-horizontal-relative:margin;mso-position-vertical-relative:margin" from="1134,284" to="1134,16498" strokeweight="1.5pt"/>
              <v:line id="_x0000_s4965" style="position:absolute;flip:y;mso-position-horizontal-relative:margin;mso-position-vertical-relative:margin" from="11624,284" to="11624,16498" strokeweight="1.5pt"/>
              <v:line id="_x0000_s4966" style="position:absolute;flip:y;mso-position-horizontal-relative:margin;mso-position-vertical-relative:margin" from="1134,284" to="11622,284" strokeweight="1.5pt"/>
              <v:shape id="_x0000_s4967" type="#_x0000_t202" style="position:absolute;left:737;top:15083;width:397;height:1417;mso-position-horizontal-relative:margin;mso-position-vertical-relative:margin" strokeweight="1.5pt">
                <v:textbox style="layout-flow:vertical;mso-layout-flow-alt:bottom-to-top;mso-next-textbox:#_x0000_s4967" inset=".1mm,.1mm,.1mm,.1mm">
                  <w:txbxContent>
                    <w:p w:rsidR="00C646A7" w:rsidRPr="000C09C7" w:rsidRDefault="00C646A7" w:rsidP="00B377E0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68" type="#_x0000_t202" style="position:absolute;left:454;top:15083;width:283;height:1417;mso-position-horizontal-relative:margin;mso-position-vertical-relative:margin" strokeweight="1.5pt">
                <v:textbox style="layout-flow:vertical;mso-layout-flow-alt:bottom-to-top;mso-next-textbox:#_x0000_s4968" inset=".1mm,.1mm,.1mm,.1mm">
                  <w:txbxContent>
                    <w:p w:rsidR="00C646A7" w:rsidRPr="000C09C7" w:rsidRDefault="00C646A7" w:rsidP="00B377E0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4969" type="#_x0000_t202" style="position:absolute;left:737;top:13098;width:397;height:1984;mso-position-horizontal-relative:margin;mso-position-vertical-relative:margin" strokeweight="1.5pt">
                <v:textbox style="layout-flow:vertical;mso-layout-flow-alt:bottom-to-top;mso-next-textbox:#_x0000_s4969" inset=".1mm,.1mm,.1mm,.1mm">
                  <w:txbxContent>
                    <w:p w:rsidR="00C646A7" w:rsidRPr="000C09C7" w:rsidRDefault="00C646A7" w:rsidP="00B377E0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70" type="#_x0000_t202" style="position:absolute;left:454;top:13098;width:283;height:1984;mso-position-horizontal-relative:margin;mso-position-vertical-relative:margin" strokeweight="1.5pt">
                <v:textbox style="layout-flow:vertical;mso-layout-flow-alt:bottom-to-top;mso-next-textbox:#_x0000_s4970" inset=".1mm,.1mm,.1mm,.1mm">
                  <w:txbxContent>
                    <w:p w:rsidR="00C646A7" w:rsidRPr="000C09C7" w:rsidRDefault="00C646A7" w:rsidP="00B377E0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Подп. и дата</w:t>
                      </w:r>
                    </w:p>
                  </w:txbxContent>
                </v:textbox>
              </v:shape>
              <v:shape id="_x0000_s4971" type="#_x0000_t202" style="position:absolute;left:737;top:11681;width:397;height:1417;mso-position-horizontal-relative:margin;mso-position-vertical-relative:margin" strokeweight="1.5pt">
                <v:textbox style="layout-flow:vertical;mso-layout-flow-alt:bottom-to-top;mso-next-textbox:#_x0000_s4971" inset=".1mm,.1mm,.1mm,.1mm">
                  <w:txbxContent>
                    <w:p w:rsidR="00C646A7" w:rsidRPr="000C09C7" w:rsidRDefault="00C646A7" w:rsidP="00B377E0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72" type="#_x0000_t202" style="position:absolute;left:454;top:11681;width:283;height:1417;mso-position-horizontal-relative:margin;mso-position-vertical-relative:margin" strokeweight="1.5pt">
                <v:textbox style="layout-flow:vertical;mso-layout-flow-alt:bottom-to-top;mso-next-textbox:#_x0000_s4972" inset=".1mm,.1mm,.1mm,.1mm">
                  <w:txbxContent>
                    <w:p w:rsidR="00C646A7" w:rsidRPr="000C09C7" w:rsidRDefault="00C646A7" w:rsidP="00B377E0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Взам. инв. №</w:t>
                      </w:r>
                    </w:p>
                  </w:txbxContent>
                </v:textbox>
              </v:shape>
            </v:group>
            <v:group id="_x0000_s4973" style="position:absolute;left:1134;top:15026;width:10491;height:1477;mso-position-horizontal-relative:page;mso-position-vertical-relative:page" coordorigin="1134,5613" coordsize="10491,1477">
              <v:shape id="_x0000_s4974" type="#_x0000_t202" style="position:absolute;left:1134;top:5613;width:10488;height:624;mso-position-horizontal-relative:page;mso-position-vertical-relative:page" filled="f" strokeweight="1.5pt">
                <v:textbox style="mso-next-textbox:#_x0000_s4974" inset=".5mm,.3mm,.5mm,.3mm">
                  <w:txbxContent>
                    <w:p w:rsidR="00C646A7" w:rsidRPr="00FB0971" w:rsidRDefault="00C646A7" w:rsidP="00B377E0">
                      <w:pPr>
                        <w:pStyle w:val="afe"/>
                        <w:jc w:val="left"/>
                        <w:rPr>
                          <w:sz w:val="12"/>
                          <w:szCs w:val="12"/>
                        </w:rPr>
                      </w:pPr>
                      <w:r w:rsidRPr="00FB0971">
                        <w:rPr>
                          <w:sz w:val="12"/>
                          <w:szCs w:val="12"/>
                        </w:rPr>
                        <w:t xml:space="preserve">Настоящий  документ/чертеж является </w:t>
                      </w:r>
                      <w:r>
                        <w:rPr>
                          <w:sz w:val="12"/>
                          <w:szCs w:val="12"/>
                        </w:rPr>
                        <w:t xml:space="preserve">интеллектуальной </w:t>
                      </w:r>
                      <w:r w:rsidRPr="00FB0971">
                        <w:rPr>
                          <w:sz w:val="12"/>
                          <w:szCs w:val="12"/>
                        </w:rPr>
                        <w:t>собственностью ОАО “ВНИПИнефть”, включая все запатентованные и патентоспособные детали и/или конфиденциальную информацию, а их использование обусловлено  соглашением с пользователем, по которому он обязуется не воспроизводить, как целиком, так и частично, настоящий документ/чертеж или материал, который он описывает, а также не использовать настоящий документ для любых целей, за исключением тех, на которые у него имеется специальное разрешение ОАО  “ВНИПИнефть” в  письменном виде.</w:t>
                      </w:r>
                    </w:p>
                  </w:txbxContent>
                </v:textbox>
              </v:shape>
              <v:group id="_x0000_s4975" style="position:absolute;left:1134;top:6237;width:10491;height:853" coordorigin="1134,6237" coordsize="10491,853">
                <v:group id="_x0000_s4976" style="position:absolute;left:1134;top:6237;width:3686;height:850;mso-position-horizontal-relative:page;mso-position-vertical-relative:page" coordorigin="1134,14232" coordsize="3686,850">
                  <v:shape id="_x0000_s4977" type="#_x0000_t202" style="position:absolute;left:2835;top:14516;width:567;height:283;mso-position-horizontal-relative:margin;mso-position-vertical-relative:margin" strokeweight=".5pt">
                    <v:textbox style="mso-next-textbox:#_x0000_s4977" inset=".1mm,.1mm,.1mm,.1mm">
                      <w:txbxContent>
                        <w:p w:rsidR="00C646A7" w:rsidRPr="000C09C7" w:rsidRDefault="00C646A7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78" type="#_x0000_t202" style="position:absolute;left:1134;top:14799;width:567;height:283;mso-position-horizontal-relative:margin;mso-position-vertical-relative:margin" strokeweight=".5pt">
                    <v:textbox style="mso-next-textbox:#_x0000_s4978" inset=".1mm,.1mm,.1mm,.1mm">
                      <w:txbxContent>
                        <w:p w:rsidR="00C646A7" w:rsidRPr="000C09C7" w:rsidRDefault="00C646A7" w:rsidP="00B377E0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Изм.</w:t>
                          </w:r>
                        </w:p>
                      </w:txbxContent>
                    </v:textbox>
                  </v:shape>
                  <v:shape id="_x0000_s4979" type="#_x0000_t202" style="position:absolute;left:1134;top:14516;width:567;height:283;mso-position-horizontal-relative:margin;mso-position-vertical-relative:margin" strokeweight=".5pt">
                    <v:textbox style="mso-next-textbox:#_x0000_s4979" inset=".1mm,.1mm,.1mm,.1mm">
                      <w:txbxContent>
                        <w:p w:rsidR="00C646A7" w:rsidRPr="000C09C7" w:rsidRDefault="00C646A7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0" type="#_x0000_t202" style="position:absolute;left:1134;top:14232;width:567;height:283;mso-position-horizontal-relative:margin;mso-position-vertical-relative:margin" strokeweight=".5pt">
                    <v:textbox style="mso-next-textbox:#_x0000_s4980" inset=".1mm,.1mm,.1mm,.1mm">
                      <w:txbxContent>
                        <w:p w:rsidR="00C646A7" w:rsidRPr="000C09C7" w:rsidRDefault="00C646A7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1" type="#_x0000_t202" style="position:absolute;left:1701;top:14799;width:567;height:283;mso-position-horizontal-relative:margin;mso-position-vertical-relative:margin" strokeweight=".5pt">
                    <v:textbox style="mso-next-textbox:#_x0000_s4981" inset=".1mm,.1mm,.1mm,.1mm">
                      <w:txbxContent>
                        <w:p w:rsidR="00C646A7" w:rsidRPr="000C09C7" w:rsidRDefault="00C646A7" w:rsidP="00B377E0">
                          <w:pPr>
                            <w:pStyle w:val="afe"/>
                            <w:rPr>
                              <w:spacing w:val="-18"/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Кол.уч.</w:t>
                          </w:r>
                        </w:p>
                      </w:txbxContent>
                    </v:textbox>
                  </v:shape>
                  <v:shape id="_x0000_s4982" type="#_x0000_t202" style="position:absolute;left:1701;top:14516;width:567;height:283;mso-position-horizontal-relative:margin;mso-position-vertical-relative:margin" strokeweight=".5pt">
                    <v:textbox style="mso-next-textbox:#_x0000_s4982" inset=".1mm,.1mm,.1mm,.1mm">
                      <w:txbxContent>
                        <w:p w:rsidR="00C646A7" w:rsidRPr="000C09C7" w:rsidRDefault="00C646A7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3" type="#_x0000_t202" style="position:absolute;left:1701;top:14232;width:567;height:283;mso-position-horizontal-relative:margin;mso-position-vertical-relative:margin" strokeweight=".5pt">
                    <v:textbox style="mso-next-textbox:#_x0000_s4983" inset=".1mm,.1mm,.1mm,.1mm">
                      <w:txbxContent>
                        <w:p w:rsidR="00C646A7" w:rsidRPr="000C09C7" w:rsidRDefault="00C646A7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4" type="#_x0000_t202" style="position:absolute;left:2268;top:14799;width:567;height:283;mso-position-horizontal-relative:margin;mso-position-vertical-relative:margin" strokeweight=".5pt">
                    <v:textbox style="mso-next-textbox:#_x0000_s4984" inset=".1mm,.1mm,.1mm,.1mm">
                      <w:txbxContent>
                        <w:p w:rsidR="00C646A7" w:rsidRPr="000C09C7" w:rsidRDefault="00C646A7" w:rsidP="00B377E0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4985" type="#_x0000_t202" style="position:absolute;left:2268;top:14516;width:567;height:283;mso-position-horizontal-relative:margin;mso-position-vertical-relative:margin" strokeweight=".5pt">
                    <v:textbox style="mso-next-textbox:#_x0000_s4985" inset=".1mm,.1mm,.1mm,.1mm">
                      <w:txbxContent>
                        <w:p w:rsidR="00C646A7" w:rsidRPr="000C09C7" w:rsidRDefault="00C646A7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6" type="#_x0000_t202" style="position:absolute;left:2268;top:14232;width:567;height:283;mso-position-horizontal-relative:margin;mso-position-vertical-relative:margin" strokeweight=".5pt">
                    <v:textbox style="mso-next-textbox:#_x0000_s4986" inset=".1mm,.1mm,.1mm,.1mm">
                      <w:txbxContent>
                        <w:p w:rsidR="00C646A7" w:rsidRPr="000C09C7" w:rsidRDefault="00C646A7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7" type="#_x0000_t202" style="position:absolute;left:2835;top:14799;width:567;height:283;mso-position-horizontal-relative:margin;mso-position-vertical-relative:margin" strokeweight=".5pt">
                    <v:textbox style="mso-next-textbox:#_x0000_s4987" inset=".1mm,.1mm,.1mm,.1mm">
                      <w:txbxContent>
                        <w:p w:rsidR="00C646A7" w:rsidRPr="000C09C7" w:rsidRDefault="00C646A7" w:rsidP="00B377E0">
                          <w:pPr>
                            <w:pStyle w:val="afe"/>
                            <w:rPr>
                              <w:spacing w:val="-18"/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№док.</w:t>
                          </w:r>
                        </w:p>
                      </w:txbxContent>
                    </v:textbox>
                  </v:shape>
                  <v:shape id="_x0000_s4988" type="#_x0000_t202" style="position:absolute;left:2835;top:14232;width:567;height:283;mso-position-horizontal-relative:margin;mso-position-vertical-relative:margin" strokeweight=".5pt">
                    <v:textbox style="mso-next-textbox:#_x0000_s4988" inset=".1mm,.1mm,.1mm,.1mm">
                      <w:txbxContent>
                        <w:p w:rsidR="00C646A7" w:rsidRPr="000C09C7" w:rsidRDefault="00C646A7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9" type="#_x0000_t202" style="position:absolute;left:3402;top:14799;width:850;height:283;mso-position-horizontal-relative:margin;mso-position-vertical-relative:margin" strokeweight=".5pt">
                    <v:textbox style="mso-next-textbox:#_x0000_s4989" inset=".1mm,.1mm,.1mm,.1mm">
                      <w:txbxContent>
                        <w:p w:rsidR="00C646A7" w:rsidRPr="000C09C7" w:rsidRDefault="00C646A7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Подпись</w:t>
                          </w:r>
                        </w:p>
                      </w:txbxContent>
                    </v:textbox>
                  </v:shape>
                  <v:shape id="_x0000_s4990" type="#_x0000_t202" style="position:absolute;left:3402;top:14516;width:850;height:283;mso-position-horizontal-relative:margin;mso-position-vertical-relative:margin" strokeweight=".5pt">
                    <v:textbox style="mso-next-textbox:#_x0000_s4990" inset=".1mm,.1mm,.1mm,.1mm">
                      <w:txbxContent>
                        <w:p w:rsidR="00C646A7" w:rsidRPr="000C09C7" w:rsidRDefault="00C646A7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91" type="#_x0000_t202" style="position:absolute;left:3402;top:14232;width:850;height:283;mso-position-horizontal-relative:margin;mso-position-vertical-relative:margin" strokeweight=".5pt">
                    <v:textbox style="mso-next-textbox:#_x0000_s4991" inset=".1mm,.1mm,.1mm,.1mm">
                      <w:txbxContent>
                        <w:p w:rsidR="00C646A7" w:rsidRPr="000C09C7" w:rsidRDefault="00C646A7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92" type="#_x0000_t202" style="position:absolute;left:4253;top:14799;width:567;height:283;mso-position-horizontal-relative:margin;mso-position-vertical-relative:margin" strokeweight=".5pt">
                    <v:textbox style="mso-next-textbox:#_x0000_s4992" inset=".1mm,.1mm,.1mm,.1mm">
                      <w:txbxContent>
                        <w:p w:rsidR="00C646A7" w:rsidRPr="000C09C7" w:rsidRDefault="00C646A7" w:rsidP="00B377E0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Дата</w:t>
                          </w:r>
                        </w:p>
                      </w:txbxContent>
                    </v:textbox>
                  </v:shape>
                  <v:shape id="_x0000_s4993" type="#_x0000_t202" style="position:absolute;left:4253;top:14516;width:567;height:283;mso-position-horizontal-relative:margin;mso-position-vertical-relative:margin" strokeweight=".5pt">
                    <v:textbox style="mso-next-textbox:#_x0000_s4993" inset=".1mm,.1mm,.1mm,.1mm">
                      <w:txbxContent>
                        <w:p w:rsidR="00C646A7" w:rsidRPr="000C09C7" w:rsidRDefault="00C646A7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94" type="#_x0000_t202" style="position:absolute;left:4253;top:14232;width:567;height:283;mso-position-horizontal-relative:margin;mso-position-vertical-relative:margin" strokeweight=".5pt">
                    <v:textbox style="mso-next-textbox:#_x0000_s4994" inset=".1mm,.1mm,.1mm,.1mm">
                      <w:txbxContent>
                        <w:p w:rsidR="00C646A7" w:rsidRPr="000C09C7" w:rsidRDefault="00C646A7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</v:group>
                <v:group id="_x0000_s4995" style="position:absolute;left:1134;top:6237;width:10491;height:853;mso-position-horizontal-relative:page;mso-position-vertical-relative:page" coordorigin="1161,6354" coordsize="10491,853">
                  <v:shape id="_x0000_s4996" type="#_x0000_t202" style="position:absolute;left:4847;top:6354;width:3713;height:850;mso-position-horizontal-relative:margin;mso-position-vertical-relative:margin" strokeweight="1.5pt">
                    <v:textbox style="mso-next-textbox:#_x0000_s4996" inset=".1mm,.1mm,.1mm,.1mm">
                      <w:txbxContent>
                        <w:p w:rsidR="00C646A7" w:rsidRPr="003A4A1F" w:rsidRDefault="00C646A7" w:rsidP="008A173F">
                          <w:pPr>
                            <w:pStyle w:val="afe"/>
                            <w:spacing w:before="24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2367-2696-7603</w:t>
                          </w:r>
                          <w:r>
                            <w:rPr>
                              <w:sz w:val="22"/>
                              <w:szCs w:val="22"/>
                              <w:lang w:val="en-US"/>
                            </w:rPr>
                            <w:t>.1</w:t>
                          </w:r>
                          <w:r>
                            <w:rPr>
                              <w:sz w:val="22"/>
                              <w:szCs w:val="22"/>
                            </w:rPr>
                            <w:t>-ОТР-обознач.</w:t>
                          </w:r>
                        </w:p>
                      </w:txbxContent>
                    </v:textbox>
                  </v:shape>
                  <v:shape id="_x0000_s4997" type="#_x0000_t202" style="position:absolute;left:11084;top:6354;width:567;height:397;mso-position-horizontal-relative:margin;mso-position-vertical-relative:margin" strokeweight="1.5pt">
                    <v:textbox style="mso-next-textbox:#_x0000_s4997" inset=".1mm,.1mm,.1mm,.1mm">
                      <w:txbxContent>
                        <w:p w:rsidR="00C646A7" w:rsidRPr="000C09C7" w:rsidRDefault="00C646A7" w:rsidP="00B377E0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4998" type="#_x0000_t202" style="position:absolute;left:11085;top:6753;width:567;height:454;mso-position-horizontal-relative:page;mso-position-vertical-relative:page" strokeweight="1.5pt">
                    <v:textbox style="mso-next-textbox:#_x0000_s4998" inset=".1mm,.1mm,.1mm,.1mm">
                      <w:txbxContent>
                        <w:p w:rsidR="00C646A7" w:rsidRPr="000C09C7" w:rsidRDefault="00C646A7" w:rsidP="00B377E0">
                          <w:pPr>
                            <w:pStyle w:val="afe"/>
                            <w:spacing w:before="120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rStyle w:val="aff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Style w:val="aff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Style w:val="aff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Style w:val="aff0"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rStyle w:val="aff0"/>
                              <w:sz w:val="20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line id="_x0000_s4999" style="position:absolute;mso-position-horizontal-relative:margin;mso-position-vertical-relative:margin" from="1161,6354" to="1161,7204" strokeweight="1.5pt"/>
                  <v:line id="_x0000_s5000" style="position:absolute;mso-position-horizontal-relative:margin;mso-position-vertical-relative:margin" from="1728,6354" to="1728,7204" strokeweight="1.5pt"/>
                  <v:line id="_x0000_s5001" style="position:absolute;mso-position-horizontal-relative:margin;mso-position-vertical-relative:margin" from="2295,6354" to="2295,7204" strokeweight="1.5pt"/>
                  <v:line id="_x0000_s5002" style="position:absolute;mso-position-horizontal-relative:margin;mso-position-vertical-relative:margin" from="2862,6354" to="2862,7204" strokeweight="1.5pt"/>
                  <v:line id="_x0000_s5003" style="position:absolute;mso-position-horizontal-relative:margin;mso-position-vertical-relative:margin" from="3429,6354" to="3429,7204" strokeweight="1.5pt"/>
                  <v:line id="_x0000_s5004" style="position:absolute;mso-position-horizontal-relative:margin;mso-position-vertical-relative:margin" from="4280,6354" to="4280,7204" strokeweight="1.5pt"/>
                  <v:line id="_x0000_s5005" style="position:absolute;mso-position-horizontal-relative:margin;mso-position-vertical-relative:margin" from="1161,7204" to="4846,7204" strokeweight="1.5pt"/>
                  <v:line id="_x0000_s5006" style="position:absolute;mso-position-horizontal-relative:margin;mso-position-vertical-relative:margin" from="1161,6921" to="4846,6921" strokeweight="1.5pt"/>
                  <v:line id="_x0000_s5007" style="position:absolute;mso-position-horizontal-relative:margin;mso-position-vertical-relative:margin" from="1161,6354" to="4846,6354" strokeweight="1.5pt"/>
                  <v:shape id="_x0000_s5008" type="#_x0000_t202" style="position:absolute;left:8562;top:6356;width:2523;height:850;mso-position-horizontal-relative:page;mso-position-vertical-relative:page" filled="f" strokeweight="1.5pt">
                    <v:textbox style="mso-next-textbox:#_x0000_s5008" inset=".1mm,.1mm,.1mm,.1mm">
                      <w:txbxContent>
                        <w:tbl>
                          <w:tblPr>
                            <w:tblW w:w="0" w:type="auto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794"/>
                            <w:gridCol w:w="1729"/>
                          </w:tblGrid>
                          <w:tr w:rsidR="00C646A7" w:rsidRPr="005E53F8" w:rsidTr="005E53F8">
                            <w:trPr>
                              <w:cantSplit/>
                              <w:trHeight w:val="851"/>
                            </w:trPr>
                            <w:tc>
                              <w:tcPr>
                                <w:tcW w:w="794" w:type="dxa"/>
                                <w:noWrap/>
                                <w:vAlign w:val="center"/>
                              </w:tcPr>
                              <w:p w:rsidR="00C646A7" w:rsidRPr="0041571B" w:rsidRDefault="00C646A7" w:rsidP="001B5FB8"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>
                                      <wp:extent cx="489585" cy="337185"/>
                                      <wp:effectExtent l="19050" t="0" r="5715" b="0"/>
                                      <wp:docPr id="12" name="Рисунок 12" descr="logo_1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 descr="logo_1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/>
                                              <a:srcRect b="-8305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89585" cy="33718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1729" w:type="dxa"/>
                                <w:tcMar>
                                  <w:left w:w="28" w:type="dxa"/>
                                </w:tcMar>
                                <w:vAlign w:val="center"/>
                              </w:tcPr>
                              <w:p w:rsidR="00C646A7" w:rsidRPr="005E53F8" w:rsidRDefault="00C646A7" w:rsidP="005E53F8">
                                <w:pPr>
                                  <w:pStyle w:val="afe"/>
                                  <w:jc w:val="left"/>
                                  <w:rPr>
                                    <w:szCs w:val="18"/>
                                  </w:rPr>
                                </w:pPr>
                                <w:r w:rsidRPr="005E53F8">
                                  <w:rPr>
                                    <w:szCs w:val="18"/>
                                  </w:rPr>
                                  <w:t>Филиал</w:t>
                                </w:r>
                              </w:p>
                              <w:p w:rsidR="00C646A7" w:rsidRPr="005E53F8" w:rsidRDefault="00C646A7" w:rsidP="005E53F8">
                                <w:pPr>
                                  <w:pStyle w:val="afe"/>
                                  <w:jc w:val="left"/>
                                  <w:rPr>
                                    <w:spacing w:val="-6"/>
                                    <w:szCs w:val="18"/>
                                  </w:rPr>
                                </w:pPr>
                                <w:r w:rsidRPr="005E53F8">
                                  <w:rPr>
                                    <w:spacing w:val="-6"/>
                                    <w:szCs w:val="18"/>
                                  </w:rPr>
                                  <w:t>ОАО«ВНИПИнефть»</w:t>
                                </w:r>
                              </w:p>
                              <w:p w:rsidR="00C646A7" w:rsidRPr="005E53F8" w:rsidRDefault="00C646A7" w:rsidP="005E53F8">
                                <w:pPr>
                                  <w:pStyle w:val="afe"/>
                                  <w:jc w:val="left"/>
                                  <w:rPr>
                                    <w:szCs w:val="20"/>
                                  </w:rPr>
                                </w:pPr>
                                <w:r w:rsidRPr="005E53F8">
                                  <w:rPr>
                                    <w:szCs w:val="18"/>
                                  </w:rPr>
                                  <w:t>г. Пермь</w:t>
                                </w:r>
                              </w:p>
                            </w:tc>
                          </w:tr>
                        </w:tbl>
                        <w:p w:rsidR="00C646A7" w:rsidRPr="00173D91" w:rsidRDefault="00C646A7" w:rsidP="00B377E0">
                          <w:pPr>
                            <w:rPr>
                              <w:szCs w:val="22"/>
                            </w:rPr>
                          </w:pPr>
                        </w:p>
                      </w:txbxContent>
                    </v:textbox>
                  </v:shape>
                </v:group>
              </v:group>
            </v:group>
          </v:group>
          <w10:wrap anchorx="page" anchory="page"/>
        </v:group>
      </w:pict>
    </w: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6A7" w:rsidRPr="00D37F16" w:rsidRDefault="00CC40E3" w:rsidP="00A215F3">
    <w:pPr>
      <w:pStyle w:val="afb"/>
      <w:spacing w:before="120"/>
      <w:jc w:val="right"/>
      <w:rPr>
        <w:lang w:val="en-US"/>
      </w:rPr>
    </w:pPr>
    <w:r>
      <w:rPr>
        <w:noProof/>
      </w:rPr>
      <w:pict>
        <v:group id="_x0000_s4868" style="position:absolute;left:0;text-align:left;margin-left:-14.2pt;margin-top:0;width:524.5pt;height:810.7pt;z-index:251652608" coordorigin="1134,284" coordsize="10490,16214">
          <v:line id="_x0000_s4869" style="position:absolute;flip:y;mso-position-horizontal-relative:margin;mso-position-vertical-relative:margin" from="1134,284" to="1134,16498" strokeweight="1.5pt"/>
          <v:line id="_x0000_s4870" style="position:absolute;flip:y;mso-position-horizontal-relative:margin;mso-position-vertical-relative:margin" from="11624,284" to="11624,16498" strokeweight="1.5pt"/>
          <v:line id="_x0000_s4871" style="position:absolute;flip:y;mso-position-horizontal-relative:margin;mso-position-vertical-relative:margin" from="1134,284" to="11622,284" strokeweight="1.5pt"/>
        </v:group>
      </w:pict>
    </w:r>
    <w:r w:rsidR="00C646A7">
      <w:rPr>
        <w:lang w:val="en-US"/>
      </w:rPr>
      <w:fldChar w:fldCharType="begin"/>
    </w:r>
    <w:r w:rsidR="00C646A7">
      <w:rPr>
        <w:lang w:val="en-US"/>
      </w:rPr>
      <w:instrText xml:space="preserve"> = </w:instrText>
    </w:r>
    <w:r w:rsidR="00C646A7">
      <w:rPr>
        <w:lang w:val="en-US"/>
      </w:rPr>
      <w:fldChar w:fldCharType="begin"/>
    </w:r>
    <w:r w:rsidR="00C646A7">
      <w:rPr>
        <w:lang w:val="en-US"/>
      </w:rPr>
      <w:instrText xml:space="preserve"> PAGEREF qwe_2 </w:instrText>
    </w:r>
    <w:r w:rsidR="00C646A7">
      <w:rPr>
        <w:lang w:val="en-US"/>
      </w:rPr>
      <w:fldChar w:fldCharType="separate"/>
    </w:r>
    <w:r w:rsidR="00A36616">
      <w:rPr>
        <w:noProof/>
        <w:lang w:val="en-US"/>
      </w:rPr>
      <w:instrText>1</w:instrText>
    </w:r>
    <w:r w:rsidR="00C646A7">
      <w:rPr>
        <w:lang w:val="en-US"/>
      </w:rPr>
      <w:fldChar w:fldCharType="end"/>
    </w:r>
    <w:r w:rsidR="00C646A7">
      <w:rPr>
        <w:lang w:val="en-US"/>
      </w:rPr>
      <w:instrText>+</w:instrText>
    </w:r>
    <w:r w:rsidR="00C646A7">
      <w:rPr>
        <w:lang w:val="en-US"/>
      </w:rPr>
      <w:fldChar w:fldCharType="begin"/>
    </w:r>
    <w:r w:rsidR="00C646A7">
      <w:rPr>
        <w:lang w:val="en-US"/>
      </w:rPr>
      <w:instrText xml:space="preserve"> PAGEREF qwe_3 </w:instrText>
    </w:r>
    <w:r w:rsidR="00C646A7">
      <w:rPr>
        <w:lang w:val="en-US"/>
      </w:rPr>
      <w:fldChar w:fldCharType="separate"/>
    </w:r>
    <w:r w:rsidR="00A36616">
      <w:rPr>
        <w:noProof/>
        <w:lang w:val="en-US"/>
      </w:rPr>
      <w:instrText>2</w:instrText>
    </w:r>
    <w:r w:rsidR="00C646A7">
      <w:rPr>
        <w:lang w:val="en-US"/>
      </w:rPr>
      <w:fldChar w:fldCharType="end"/>
    </w:r>
    <w:r w:rsidR="00C646A7">
      <w:rPr>
        <w:lang w:val="en-US"/>
      </w:rPr>
      <w:instrText>+</w:instrText>
    </w:r>
    <w:r w:rsidR="00C646A7">
      <w:rPr>
        <w:lang w:val="en-US"/>
      </w:rPr>
      <w:fldChar w:fldCharType="begin"/>
    </w:r>
    <w:r w:rsidR="00C646A7">
      <w:rPr>
        <w:lang w:val="en-US"/>
      </w:rPr>
      <w:instrText xml:space="preserve"> pageref qwe_4 </w:instrText>
    </w:r>
    <w:r w:rsidR="00C646A7">
      <w:rPr>
        <w:lang w:val="en-US"/>
      </w:rPr>
      <w:fldChar w:fldCharType="separate"/>
    </w:r>
    <w:r w:rsidR="00A36616">
      <w:rPr>
        <w:noProof/>
        <w:lang w:val="en-US"/>
      </w:rPr>
      <w:instrText>2</w:instrText>
    </w:r>
    <w:r w:rsidR="00C646A7">
      <w:rPr>
        <w:lang w:val="en-US"/>
      </w:rPr>
      <w:fldChar w:fldCharType="end"/>
    </w:r>
    <w:r w:rsidR="00C646A7">
      <w:instrText>+</w:instrText>
    </w:r>
    <w:r w:rsidR="00C646A7">
      <w:rPr>
        <w:lang w:val="en-US"/>
      </w:rPr>
      <w:fldChar w:fldCharType="begin"/>
    </w:r>
    <w:r w:rsidR="00C646A7">
      <w:rPr>
        <w:lang w:val="en-US"/>
      </w:rPr>
      <w:instrText xml:space="preserve"> PAGE </w:instrText>
    </w:r>
    <w:r w:rsidR="00C646A7">
      <w:rPr>
        <w:lang w:val="en-US"/>
      </w:rPr>
      <w:fldChar w:fldCharType="separate"/>
    </w:r>
    <w:r w:rsidR="00A36616">
      <w:rPr>
        <w:noProof/>
        <w:lang w:val="en-US"/>
      </w:rPr>
      <w:instrText>1</w:instrText>
    </w:r>
    <w:r w:rsidR="00C646A7">
      <w:rPr>
        <w:lang w:val="en-US"/>
      </w:rPr>
      <w:fldChar w:fldCharType="end"/>
    </w:r>
    <w:r w:rsidR="00C646A7">
      <w:rPr>
        <w:lang w:val="en-US"/>
      </w:rPr>
      <w:fldChar w:fldCharType="separate"/>
    </w:r>
    <w:r w:rsidR="00A36616">
      <w:rPr>
        <w:noProof/>
        <w:lang w:val="en-US"/>
      </w:rPr>
      <w:t>6</w:t>
    </w:r>
    <w:r w:rsidR="00C646A7">
      <w:rPr>
        <w:lang w:val="en-US"/>
      </w:rPr>
      <w:fldChar w:fldCharType="end"/>
    </w:r>
  </w:p>
  <w:p w:rsidR="00C646A7" w:rsidRPr="00AB7B64" w:rsidRDefault="00C646A7" w:rsidP="00AB7B64">
    <w:pPr>
      <w:pStyle w:val="af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AB79A8"/>
    <w:multiLevelType w:val="hybridMultilevel"/>
    <w:tmpl w:val="20000BE8"/>
    <w:lvl w:ilvl="0" w:tplc="2BF48F96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4A74AF9"/>
    <w:multiLevelType w:val="hybridMultilevel"/>
    <w:tmpl w:val="680E7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7D7FA9"/>
    <w:multiLevelType w:val="hybridMultilevel"/>
    <w:tmpl w:val="80B6368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38A8327D"/>
    <w:multiLevelType w:val="hybridMultilevel"/>
    <w:tmpl w:val="9FD40F6A"/>
    <w:lvl w:ilvl="0" w:tplc="E8A82A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FA090C"/>
    <w:multiLevelType w:val="singleLevel"/>
    <w:tmpl w:val="6CAED2D0"/>
    <w:lvl w:ilvl="0">
      <w:start w:val="1"/>
      <w:numFmt w:val="bullet"/>
      <w:pStyle w:val="1"/>
      <w:lvlText w:val=""/>
      <w:lvlJc w:val="left"/>
      <w:pPr>
        <w:tabs>
          <w:tab w:val="num" w:pos="530"/>
        </w:tabs>
        <w:ind w:left="454" w:hanging="284"/>
      </w:pPr>
      <w:rPr>
        <w:rFonts w:ascii="Symbol" w:hAnsi="Symbol" w:hint="default"/>
        <w:sz w:val="20"/>
      </w:rPr>
    </w:lvl>
  </w:abstractNum>
  <w:abstractNum w:abstractNumId="5" w15:restartNumberingAfterBreak="0">
    <w:nsid w:val="440E09F7"/>
    <w:multiLevelType w:val="hybridMultilevel"/>
    <w:tmpl w:val="0A465E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7217E8"/>
    <w:multiLevelType w:val="hybridMultilevel"/>
    <w:tmpl w:val="B0BE0638"/>
    <w:lvl w:ilvl="0" w:tplc="5024065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Marlett" w:hAnsi="Marlett" w:hint="default"/>
      </w:rPr>
    </w:lvl>
  </w:abstractNum>
  <w:abstractNum w:abstractNumId="7" w15:restartNumberingAfterBreak="0">
    <w:nsid w:val="486335F0"/>
    <w:multiLevelType w:val="multilevel"/>
    <w:tmpl w:val="17A452C8"/>
    <w:styleLink w:val="a"/>
    <w:lvl w:ilvl="0">
      <w:start w:val="1"/>
      <w:numFmt w:val="bullet"/>
      <w:lvlText w:val=""/>
      <w:lvlJc w:val="left"/>
      <w:pPr>
        <w:tabs>
          <w:tab w:val="num" w:pos="1021"/>
        </w:tabs>
        <w:ind w:left="0" w:firstLine="720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625294"/>
    <w:multiLevelType w:val="hybridMultilevel"/>
    <w:tmpl w:val="088C5C3A"/>
    <w:lvl w:ilvl="0" w:tplc="19FE9056">
      <w:start w:val="1"/>
      <w:numFmt w:val="decimal"/>
      <w:lvlText w:val="5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4A7234D0"/>
    <w:multiLevelType w:val="multilevel"/>
    <w:tmpl w:val="78E09948"/>
    <w:styleLink w:val="5"/>
    <w:lvl w:ilvl="0">
      <w:start w:val="1"/>
      <w:numFmt w:val="decimal"/>
      <w:lvlText w:val="%1)"/>
      <w:lvlJc w:val="left"/>
      <w:pPr>
        <w:tabs>
          <w:tab w:val="num" w:pos="1134"/>
        </w:tabs>
        <w:ind w:left="0" w:firstLine="720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4E0279F8"/>
    <w:multiLevelType w:val="multilevel"/>
    <w:tmpl w:val="5F8CF660"/>
    <w:lvl w:ilvl="0">
      <w:start w:val="1"/>
      <w:numFmt w:val="bullet"/>
      <w:pStyle w:val="a0"/>
      <w:lvlText w:val="–"/>
      <w:lvlJc w:val="left"/>
      <w:pPr>
        <w:tabs>
          <w:tab w:val="num" w:pos="913"/>
        </w:tabs>
        <w:ind w:left="0" w:firstLine="709"/>
      </w:pPr>
      <w:rPr>
        <w:rFonts w:ascii="Arial" w:hAnsi="Arial" w:hint="default"/>
      </w:rPr>
    </w:lvl>
    <w:lvl w:ilvl="1">
      <w:start w:val="1"/>
      <w:numFmt w:val="decimal"/>
      <w:lvlText w:val="%2)"/>
      <w:lvlJc w:val="left"/>
      <w:pPr>
        <w:tabs>
          <w:tab w:val="num" w:pos="1276"/>
        </w:tabs>
        <w:ind w:left="-142" w:firstLine="113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59"/>
        </w:tabs>
        <w:ind w:left="-142" w:firstLine="1418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2694"/>
        </w:tabs>
        <w:ind w:left="709" w:firstLine="1701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tabs>
          <w:tab w:val="num" w:pos="3360"/>
        </w:tabs>
        <w:ind w:left="336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720"/>
        </w:tabs>
        <w:ind w:left="372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4080"/>
        </w:tabs>
        <w:ind w:left="408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4440"/>
        </w:tabs>
        <w:ind w:left="444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4800"/>
        </w:tabs>
        <w:ind w:left="4800" w:hanging="360"/>
      </w:pPr>
      <w:rPr>
        <w:rFonts w:hint="default"/>
      </w:rPr>
    </w:lvl>
  </w:abstractNum>
  <w:abstractNum w:abstractNumId="11" w15:restartNumberingAfterBreak="0">
    <w:nsid w:val="51BB4354"/>
    <w:multiLevelType w:val="multilevel"/>
    <w:tmpl w:val="C324E87C"/>
    <w:styleLink w:val="a1"/>
    <w:lvl w:ilvl="0">
      <w:start w:val="1"/>
      <w:numFmt w:val="decimal"/>
      <w:pStyle w:val="a2"/>
      <w:lvlText w:val="%1"/>
      <w:lvlJc w:val="left"/>
      <w:pPr>
        <w:tabs>
          <w:tab w:val="num" w:pos="567"/>
        </w:tabs>
        <w:ind w:left="720" w:firstLine="0"/>
      </w:pPr>
      <w:rPr>
        <w:rFonts w:ascii="Arial" w:hAnsi="Arial" w:hint="default"/>
        <w:sz w:val="24"/>
      </w:rPr>
    </w:lvl>
    <w:lvl w:ilvl="1">
      <w:start w:val="1"/>
      <w:numFmt w:val="decimal"/>
      <w:pStyle w:val="a3"/>
      <w:lvlText w:val="%1.%2"/>
      <w:lvlJc w:val="left"/>
      <w:pPr>
        <w:tabs>
          <w:tab w:val="num" w:pos="557"/>
        </w:tabs>
        <w:ind w:left="710" w:firstLine="0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3">
      <w:start w:val="1"/>
      <w:numFmt w:val="decimal"/>
      <w:pStyle w:val="a5"/>
      <w:lvlText w:val="%1.%2.%3.%4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4">
      <w:start w:val="1"/>
      <w:numFmt w:val="decimal"/>
      <w:pStyle w:val="a6"/>
      <w:lvlText w:val="%1.%2.%3.%4.%5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539243C6"/>
    <w:multiLevelType w:val="multilevel"/>
    <w:tmpl w:val="8EC46C4E"/>
    <w:lvl w:ilvl="0">
      <w:start w:val="1"/>
      <w:numFmt w:val="decimal"/>
      <w:lvlText w:val="%1"/>
      <w:lvlJc w:val="left"/>
      <w:pPr>
        <w:ind w:left="1236" w:hanging="123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45" w:hanging="123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54" w:hanging="123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63" w:hanging="123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72" w:hanging="123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54586D35"/>
    <w:multiLevelType w:val="multilevel"/>
    <w:tmpl w:val="EC982B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7884826"/>
    <w:multiLevelType w:val="hybridMultilevel"/>
    <w:tmpl w:val="6CE892D2"/>
    <w:lvl w:ilvl="0" w:tplc="FFFFFFFF">
      <w:start w:val="1"/>
      <w:numFmt w:val="bullet"/>
      <w:pStyle w:val="a7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A1C31E7"/>
    <w:multiLevelType w:val="multilevel"/>
    <w:tmpl w:val="04190025"/>
    <w:styleLink w:val="10"/>
    <w:lvl w:ilvl="0">
      <w:start w:val="7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663A79EB"/>
    <w:multiLevelType w:val="hybridMultilevel"/>
    <w:tmpl w:val="8E200EA0"/>
    <w:lvl w:ilvl="0" w:tplc="CAE2BA4E">
      <w:start w:val="1"/>
      <w:numFmt w:val="bullet"/>
      <w:pStyle w:val="a8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95EADCE6">
      <w:start w:val="1"/>
      <w:numFmt w:val="bullet"/>
      <w:pStyle w:val="-"/>
      <w:lvlText w:val="-"/>
      <w:lvlJc w:val="left"/>
      <w:pPr>
        <w:tabs>
          <w:tab w:val="num" w:pos="284"/>
        </w:tabs>
        <w:ind w:left="851" w:hanging="284"/>
      </w:pPr>
      <w:rPr>
        <w:rFonts w:ascii="Arial" w:hAnsi="Aria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7" w15:restartNumberingAfterBreak="0">
    <w:nsid w:val="75E81FCA"/>
    <w:multiLevelType w:val="hybridMultilevel"/>
    <w:tmpl w:val="D25E18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034DFD"/>
    <w:multiLevelType w:val="hybridMultilevel"/>
    <w:tmpl w:val="6FF6B31E"/>
    <w:lvl w:ilvl="0" w:tplc="8F26224E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9" w15:restartNumberingAfterBreak="0">
    <w:nsid w:val="79CB4019"/>
    <w:multiLevelType w:val="multilevel"/>
    <w:tmpl w:val="7A6CEDCC"/>
    <w:styleLink w:val="9"/>
    <w:lvl w:ilvl="0">
      <w:start w:val="1"/>
      <w:numFmt w:val="decimal"/>
      <w:lvlText w:val="%1"/>
      <w:lvlJc w:val="left"/>
      <w:pPr>
        <w:tabs>
          <w:tab w:val="num" w:pos="567"/>
        </w:tabs>
        <w:ind w:left="720" w:firstLine="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0" w15:restartNumberingAfterBreak="0">
    <w:nsid w:val="7DA9035A"/>
    <w:multiLevelType w:val="multilevel"/>
    <w:tmpl w:val="52F84DBC"/>
    <w:lvl w:ilvl="0">
      <w:start w:val="1"/>
      <w:numFmt w:val="decimal"/>
      <w:pStyle w:val="1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9"/>
  </w:num>
  <w:num w:numId="2">
    <w:abstractNumId w:val="7"/>
  </w:num>
  <w:num w:numId="3">
    <w:abstractNumId w:val="9"/>
  </w:num>
  <w:num w:numId="4">
    <w:abstractNumId w:val="11"/>
  </w:num>
  <w:num w:numId="5">
    <w:abstractNumId w:val="8"/>
  </w:num>
  <w:num w:numId="6">
    <w:abstractNumId w:val="11"/>
  </w:num>
  <w:num w:numId="7">
    <w:abstractNumId w:val="0"/>
  </w:num>
  <w:num w:numId="8">
    <w:abstractNumId w:val="15"/>
  </w:num>
  <w:num w:numId="9">
    <w:abstractNumId w:val="10"/>
  </w:num>
  <w:num w:numId="10">
    <w:abstractNumId w:val="16"/>
  </w:num>
  <w:num w:numId="11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2"/>
  </w:num>
  <w:num w:numId="14">
    <w:abstractNumId w:val="11"/>
  </w:num>
  <w:num w:numId="15">
    <w:abstractNumId w:val="11"/>
  </w:num>
  <w:num w:numId="16">
    <w:abstractNumId w:val="11"/>
  </w:num>
  <w:num w:numId="17">
    <w:abstractNumId w:val="11"/>
  </w:num>
  <w:num w:numId="18">
    <w:abstractNumId w:val="11"/>
  </w:num>
  <w:num w:numId="19">
    <w:abstractNumId w:val="11"/>
  </w:num>
  <w:num w:numId="20">
    <w:abstractNumId w:val="11"/>
  </w:num>
  <w:num w:numId="21">
    <w:abstractNumId w:val="11"/>
  </w:num>
  <w:num w:numId="22">
    <w:abstractNumId w:val="11"/>
  </w:num>
  <w:num w:numId="23">
    <w:abstractNumId w:val="11"/>
  </w:num>
  <w:num w:numId="24">
    <w:abstractNumId w:val="11"/>
  </w:num>
  <w:num w:numId="25">
    <w:abstractNumId w:val="11"/>
  </w:num>
  <w:num w:numId="26">
    <w:abstractNumId w:val="11"/>
  </w:num>
  <w:num w:numId="27">
    <w:abstractNumId w:val="11"/>
  </w:num>
  <w:num w:numId="28">
    <w:abstractNumId w:val="17"/>
  </w:num>
  <w:num w:numId="29">
    <w:abstractNumId w:val="6"/>
  </w:num>
  <w:num w:numId="30">
    <w:abstractNumId w:val="5"/>
  </w:num>
  <w:num w:numId="31">
    <w:abstractNumId w:val="20"/>
  </w:num>
  <w:num w:numId="32">
    <w:abstractNumId w:val="3"/>
  </w:num>
  <w:num w:numId="33">
    <w:abstractNumId w:val="13"/>
  </w:num>
  <w:num w:numId="34">
    <w:abstractNumId w:val="12"/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</w:num>
  <w:num w:numId="38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00"/>
  <w:displayHorizontalDrawingGridEvery w:val="2"/>
  <w:displayVerticalDrawingGridEvery w:val="2"/>
  <w:characterSpacingControl w:val="doNotCompress"/>
  <w:hdrShapeDefaults>
    <o:shapedefaults v:ext="edit" spidmax="5009"/>
    <o:shapelayout v:ext="edit">
      <o:idmap v:ext="edit" data="2,3,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6855"/>
    <w:rsid w:val="000134CE"/>
    <w:rsid w:val="000228BC"/>
    <w:rsid w:val="000257B0"/>
    <w:rsid w:val="0003728C"/>
    <w:rsid w:val="00040FC7"/>
    <w:rsid w:val="00041802"/>
    <w:rsid w:val="00047458"/>
    <w:rsid w:val="000517EA"/>
    <w:rsid w:val="000551CA"/>
    <w:rsid w:val="000757EB"/>
    <w:rsid w:val="00082225"/>
    <w:rsid w:val="000827FB"/>
    <w:rsid w:val="000A173A"/>
    <w:rsid w:val="000C09C7"/>
    <w:rsid w:val="000C5BC6"/>
    <w:rsid w:val="000D12C7"/>
    <w:rsid w:val="000D6805"/>
    <w:rsid w:val="000F1DDD"/>
    <w:rsid w:val="0010682C"/>
    <w:rsid w:val="00121EFF"/>
    <w:rsid w:val="00124B04"/>
    <w:rsid w:val="00135B12"/>
    <w:rsid w:val="001433B6"/>
    <w:rsid w:val="00145A7E"/>
    <w:rsid w:val="00147574"/>
    <w:rsid w:val="00157788"/>
    <w:rsid w:val="00167403"/>
    <w:rsid w:val="00173D91"/>
    <w:rsid w:val="00174EC0"/>
    <w:rsid w:val="00185CF4"/>
    <w:rsid w:val="00195F54"/>
    <w:rsid w:val="001962B1"/>
    <w:rsid w:val="001B29AD"/>
    <w:rsid w:val="001B5FB8"/>
    <w:rsid w:val="001D3614"/>
    <w:rsid w:val="001D7576"/>
    <w:rsid w:val="001D7BDB"/>
    <w:rsid w:val="001E6B80"/>
    <w:rsid w:val="001F25BC"/>
    <w:rsid w:val="00204206"/>
    <w:rsid w:val="00204869"/>
    <w:rsid w:val="00213D55"/>
    <w:rsid w:val="00230614"/>
    <w:rsid w:val="002313F4"/>
    <w:rsid w:val="00234CF8"/>
    <w:rsid w:val="00234DEE"/>
    <w:rsid w:val="00252A28"/>
    <w:rsid w:val="002559B2"/>
    <w:rsid w:val="00267CD7"/>
    <w:rsid w:val="002712A9"/>
    <w:rsid w:val="00284BFE"/>
    <w:rsid w:val="00287744"/>
    <w:rsid w:val="002878CC"/>
    <w:rsid w:val="002935E0"/>
    <w:rsid w:val="002A0B0C"/>
    <w:rsid w:val="002A5887"/>
    <w:rsid w:val="002A6BB6"/>
    <w:rsid w:val="002A7164"/>
    <w:rsid w:val="002C6079"/>
    <w:rsid w:val="002E6168"/>
    <w:rsid w:val="002E71CE"/>
    <w:rsid w:val="002F15D6"/>
    <w:rsid w:val="002F4E9C"/>
    <w:rsid w:val="002F6125"/>
    <w:rsid w:val="00307CC2"/>
    <w:rsid w:val="00315496"/>
    <w:rsid w:val="00316B29"/>
    <w:rsid w:val="00331F38"/>
    <w:rsid w:val="003618D9"/>
    <w:rsid w:val="0037582A"/>
    <w:rsid w:val="00382BB1"/>
    <w:rsid w:val="0038632A"/>
    <w:rsid w:val="00395C8B"/>
    <w:rsid w:val="003A1880"/>
    <w:rsid w:val="003A4A1F"/>
    <w:rsid w:val="003B5ADB"/>
    <w:rsid w:val="003B6B90"/>
    <w:rsid w:val="003C34AE"/>
    <w:rsid w:val="003C6363"/>
    <w:rsid w:val="003D39CB"/>
    <w:rsid w:val="003D4F10"/>
    <w:rsid w:val="003D7834"/>
    <w:rsid w:val="003E42F3"/>
    <w:rsid w:val="003E5A03"/>
    <w:rsid w:val="003F0648"/>
    <w:rsid w:val="003F27AC"/>
    <w:rsid w:val="003F6D92"/>
    <w:rsid w:val="00404B88"/>
    <w:rsid w:val="00404DE1"/>
    <w:rsid w:val="00406EFF"/>
    <w:rsid w:val="00410346"/>
    <w:rsid w:val="00422F46"/>
    <w:rsid w:val="00436433"/>
    <w:rsid w:val="004424D6"/>
    <w:rsid w:val="00443000"/>
    <w:rsid w:val="00456B29"/>
    <w:rsid w:val="00470354"/>
    <w:rsid w:val="0047142F"/>
    <w:rsid w:val="00482C5F"/>
    <w:rsid w:val="0049363E"/>
    <w:rsid w:val="00496654"/>
    <w:rsid w:val="004A0693"/>
    <w:rsid w:val="004B262B"/>
    <w:rsid w:val="004C5326"/>
    <w:rsid w:val="004D6C07"/>
    <w:rsid w:val="004E0E9A"/>
    <w:rsid w:val="004E2B80"/>
    <w:rsid w:val="004F402F"/>
    <w:rsid w:val="004F69FA"/>
    <w:rsid w:val="004F7CE3"/>
    <w:rsid w:val="005047AB"/>
    <w:rsid w:val="00505275"/>
    <w:rsid w:val="00511A9F"/>
    <w:rsid w:val="005133AA"/>
    <w:rsid w:val="00514A47"/>
    <w:rsid w:val="00521619"/>
    <w:rsid w:val="005248FC"/>
    <w:rsid w:val="00535885"/>
    <w:rsid w:val="00535E6C"/>
    <w:rsid w:val="005460EE"/>
    <w:rsid w:val="005608DE"/>
    <w:rsid w:val="00562D2D"/>
    <w:rsid w:val="00563CC7"/>
    <w:rsid w:val="00572D97"/>
    <w:rsid w:val="005763FB"/>
    <w:rsid w:val="00581F96"/>
    <w:rsid w:val="005821D4"/>
    <w:rsid w:val="00591F6F"/>
    <w:rsid w:val="00597CF4"/>
    <w:rsid w:val="005A0967"/>
    <w:rsid w:val="005B028F"/>
    <w:rsid w:val="005B4B1E"/>
    <w:rsid w:val="005C0239"/>
    <w:rsid w:val="005C449E"/>
    <w:rsid w:val="005D0541"/>
    <w:rsid w:val="005D5BAC"/>
    <w:rsid w:val="005E1240"/>
    <w:rsid w:val="005E4077"/>
    <w:rsid w:val="005E53F8"/>
    <w:rsid w:val="005E7E0B"/>
    <w:rsid w:val="005F6D6A"/>
    <w:rsid w:val="006004D9"/>
    <w:rsid w:val="00603514"/>
    <w:rsid w:val="0060547A"/>
    <w:rsid w:val="00607A83"/>
    <w:rsid w:val="006118FD"/>
    <w:rsid w:val="006122DE"/>
    <w:rsid w:val="0061366C"/>
    <w:rsid w:val="0063054A"/>
    <w:rsid w:val="00631717"/>
    <w:rsid w:val="006428A7"/>
    <w:rsid w:val="0065353A"/>
    <w:rsid w:val="00680156"/>
    <w:rsid w:val="00687D62"/>
    <w:rsid w:val="00690158"/>
    <w:rsid w:val="0069251F"/>
    <w:rsid w:val="0069634C"/>
    <w:rsid w:val="006A73B6"/>
    <w:rsid w:val="006B1958"/>
    <w:rsid w:val="006B28B5"/>
    <w:rsid w:val="006C365F"/>
    <w:rsid w:val="006E086D"/>
    <w:rsid w:val="006F452F"/>
    <w:rsid w:val="0070180F"/>
    <w:rsid w:val="00706550"/>
    <w:rsid w:val="00711543"/>
    <w:rsid w:val="00732AB0"/>
    <w:rsid w:val="00750903"/>
    <w:rsid w:val="00750C68"/>
    <w:rsid w:val="00751C53"/>
    <w:rsid w:val="00766FA6"/>
    <w:rsid w:val="007671D5"/>
    <w:rsid w:val="0077004F"/>
    <w:rsid w:val="007716D2"/>
    <w:rsid w:val="00777313"/>
    <w:rsid w:val="007777BF"/>
    <w:rsid w:val="0078785D"/>
    <w:rsid w:val="0079401A"/>
    <w:rsid w:val="007A6977"/>
    <w:rsid w:val="007B1667"/>
    <w:rsid w:val="007C5725"/>
    <w:rsid w:val="007C7024"/>
    <w:rsid w:val="007C776A"/>
    <w:rsid w:val="007E21C9"/>
    <w:rsid w:val="007E2B09"/>
    <w:rsid w:val="007E330C"/>
    <w:rsid w:val="007E52B7"/>
    <w:rsid w:val="007E54C6"/>
    <w:rsid w:val="007E7124"/>
    <w:rsid w:val="007F3233"/>
    <w:rsid w:val="00820F45"/>
    <w:rsid w:val="008248BA"/>
    <w:rsid w:val="00825DEE"/>
    <w:rsid w:val="0084211D"/>
    <w:rsid w:val="00877AC0"/>
    <w:rsid w:val="008873F7"/>
    <w:rsid w:val="00887EEA"/>
    <w:rsid w:val="008A173F"/>
    <w:rsid w:val="008B09F7"/>
    <w:rsid w:val="008C0FF6"/>
    <w:rsid w:val="008C402F"/>
    <w:rsid w:val="008C4D3C"/>
    <w:rsid w:val="008D10B9"/>
    <w:rsid w:val="008D2E1B"/>
    <w:rsid w:val="008D7597"/>
    <w:rsid w:val="008D786C"/>
    <w:rsid w:val="008E465F"/>
    <w:rsid w:val="008E7E5C"/>
    <w:rsid w:val="008F012F"/>
    <w:rsid w:val="008F57C0"/>
    <w:rsid w:val="00902EB7"/>
    <w:rsid w:val="009178D1"/>
    <w:rsid w:val="00920230"/>
    <w:rsid w:val="00927300"/>
    <w:rsid w:val="00934A31"/>
    <w:rsid w:val="00943D26"/>
    <w:rsid w:val="009513AE"/>
    <w:rsid w:val="00952AA8"/>
    <w:rsid w:val="0095544E"/>
    <w:rsid w:val="0096204E"/>
    <w:rsid w:val="009725BF"/>
    <w:rsid w:val="00987A53"/>
    <w:rsid w:val="00990029"/>
    <w:rsid w:val="009952EC"/>
    <w:rsid w:val="009A3942"/>
    <w:rsid w:val="009C2B44"/>
    <w:rsid w:val="009C5DB3"/>
    <w:rsid w:val="009D2DAA"/>
    <w:rsid w:val="009D45A8"/>
    <w:rsid w:val="009D67EA"/>
    <w:rsid w:val="009E3B7D"/>
    <w:rsid w:val="009E5F87"/>
    <w:rsid w:val="009E61F7"/>
    <w:rsid w:val="009E653C"/>
    <w:rsid w:val="009E6B20"/>
    <w:rsid w:val="009F219C"/>
    <w:rsid w:val="00A1336F"/>
    <w:rsid w:val="00A215F3"/>
    <w:rsid w:val="00A25802"/>
    <w:rsid w:val="00A33957"/>
    <w:rsid w:val="00A346CA"/>
    <w:rsid w:val="00A36616"/>
    <w:rsid w:val="00A373C8"/>
    <w:rsid w:val="00A41B0E"/>
    <w:rsid w:val="00A43D58"/>
    <w:rsid w:val="00A44FE8"/>
    <w:rsid w:val="00A46E59"/>
    <w:rsid w:val="00A504D5"/>
    <w:rsid w:val="00A56901"/>
    <w:rsid w:val="00A77E84"/>
    <w:rsid w:val="00A95D63"/>
    <w:rsid w:val="00A96625"/>
    <w:rsid w:val="00A97FE3"/>
    <w:rsid w:val="00AA5765"/>
    <w:rsid w:val="00AA70FD"/>
    <w:rsid w:val="00AB7B64"/>
    <w:rsid w:val="00AC346F"/>
    <w:rsid w:val="00AC3BE3"/>
    <w:rsid w:val="00AD4FDB"/>
    <w:rsid w:val="00AD6C30"/>
    <w:rsid w:val="00AE1999"/>
    <w:rsid w:val="00B15FA4"/>
    <w:rsid w:val="00B16880"/>
    <w:rsid w:val="00B31A4A"/>
    <w:rsid w:val="00B377E0"/>
    <w:rsid w:val="00B3786A"/>
    <w:rsid w:val="00B404D2"/>
    <w:rsid w:val="00B419B8"/>
    <w:rsid w:val="00B41D0A"/>
    <w:rsid w:val="00B43831"/>
    <w:rsid w:val="00B550DC"/>
    <w:rsid w:val="00B70B5F"/>
    <w:rsid w:val="00B73FD4"/>
    <w:rsid w:val="00B74351"/>
    <w:rsid w:val="00B83FC0"/>
    <w:rsid w:val="00B87D85"/>
    <w:rsid w:val="00BA3C17"/>
    <w:rsid w:val="00BB170F"/>
    <w:rsid w:val="00BC0868"/>
    <w:rsid w:val="00BC59C1"/>
    <w:rsid w:val="00BD1125"/>
    <w:rsid w:val="00BD443D"/>
    <w:rsid w:val="00BD7B75"/>
    <w:rsid w:val="00BE36A2"/>
    <w:rsid w:val="00BE49D9"/>
    <w:rsid w:val="00BE5CC9"/>
    <w:rsid w:val="00BE76AF"/>
    <w:rsid w:val="00BF3EA5"/>
    <w:rsid w:val="00BF53C2"/>
    <w:rsid w:val="00C00B3B"/>
    <w:rsid w:val="00C12960"/>
    <w:rsid w:val="00C12DFF"/>
    <w:rsid w:val="00C146C6"/>
    <w:rsid w:val="00C324E6"/>
    <w:rsid w:val="00C42550"/>
    <w:rsid w:val="00C4680A"/>
    <w:rsid w:val="00C5131A"/>
    <w:rsid w:val="00C52BD9"/>
    <w:rsid w:val="00C54EC0"/>
    <w:rsid w:val="00C616D3"/>
    <w:rsid w:val="00C646A7"/>
    <w:rsid w:val="00C649D8"/>
    <w:rsid w:val="00C65B4D"/>
    <w:rsid w:val="00C703DB"/>
    <w:rsid w:val="00C71722"/>
    <w:rsid w:val="00C77C6F"/>
    <w:rsid w:val="00C84386"/>
    <w:rsid w:val="00C91BAA"/>
    <w:rsid w:val="00CA0D26"/>
    <w:rsid w:val="00CA2F7D"/>
    <w:rsid w:val="00CA2FED"/>
    <w:rsid w:val="00CA3529"/>
    <w:rsid w:val="00CA635E"/>
    <w:rsid w:val="00CA6F37"/>
    <w:rsid w:val="00CB3CD2"/>
    <w:rsid w:val="00CC40E3"/>
    <w:rsid w:val="00CC488C"/>
    <w:rsid w:val="00CC6133"/>
    <w:rsid w:val="00CD1DA7"/>
    <w:rsid w:val="00CF25C3"/>
    <w:rsid w:val="00D05127"/>
    <w:rsid w:val="00D105EA"/>
    <w:rsid w:val="00D1370E"/>
    <w:rsid w:val="00D16713"/>
    <w:rsid w:val="00D176CF"/>
    <w:rsid w:val="00D260C7"/>
    <w:rsid w:val="00D2748A"/>
    <w:rsid w:val="00D33F3B"/>
    <w:rsid w:val="00D41B05"/>
    <w:rsid w:val="00D536D7"/>
    <w:rsid w:val="00D551DF"/>
    <w:rsid w:val="00D65059"/>
    <w:rsid w:val="00D651A9"/>
    <w:rsid w:val="00D76AB6"/>
    <w:rsid w:val="00D7706B"/>
    <w:rsid w:val="00D77FEE"/>
    <w:rsid w:val="00D814BE"/>
    <w:rsid w:val="00D95409"/>
    <w:rsid w:val="00DA45E5"/>
    <w:rsid w:val="00DC753A"/>
    <w:rsid w:val="00DE7728"/>
    <w:rsid w:val="00E01E35"/>
    <w:rsid w:val="00E05305"/>
    <w:rsid w:val="00E15362"/>
    <w:rsid w:val="00E178A8"/>
    <w:rsid w:val="00E24CED"/>
    <w:rsid w:val="00E3562D"/>
    <w:rsid w:val="00E37030"/>
    <w:rsid w:val="00E37159"/>
    <w:rsid w:val="00E40B68"/>
    <w:rsid w:val="00E41F60"/>
    <w:rsid w:val="00E428A8"/>
    <w:rsid w:val="00E448B2"/>
    <w:rsid w:val="00E63A9B"/>
    <w:rsid w:val="00E838E6"/>
    <w:rsid w:val="00E909E2"/>
    <w:rsid w:val="00E959AB"/>
    <w:rsid w:val="00EA2AD1"/>
    <w:rsid w:val="00EA479B"/>
    <w:rsid w:val="00EC2B5A"/>
    <w:rsid w:val="00EC6855"/>
    <w:rsid w:val="00EF043D"/>
    <w:rsid w:val="00EF4F6D"/>
    <w:rsid w:val="00F00C06"/>
    <w:rsid w:val="00F018B7"/>
    <w:rsid w:val="00F147FA"/>
    <w:rsid w:val="00F20D1D"/>
    <w:rsid w:val="00F22C4B"/>
    <w:rsid w:val="00F23A9C"/>
    <w:rsid w:val="00F30C8E"/>
    <w:rsid w:val="00F34189"/>
    <w:rsid w:val="00F35207"/>
    <w:rsid w:val="00F40A9D"/>
    <w:rsid w:val="00F479C5"/>
    <w:rsid w:val="00F54E57"/>
    <w:rsid w:val="00F71C40"/>
    <w:rsid w:val="00F84E42"/>
    <w:rsid w:val="00F85BD6"/>
    <w:rsid w:val="00F9228C"/>
    <w:rsid w:val="00FA2FD9"/>
    <w:rsid w:val="00FB6FC0"/>
    <w:rsid w:val="00FD79E1"/>
    <w:rsid w:val="00FF5E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09"/>
    <o:shapelayout v:ext="edit">
      <o:idmap v:ext="edit" data="1"/>
    </o:shapelayout>
  </w:shapeDefaults>
  <w:decimalSymbol w:val=","/>
  <w:listSeparator w:val=";"/>
  <w14:docId w14:val="7A341DB6"/>
  <w15:docId w15:val="{E6EE3613-B6C5-4529-A8CE-99AC80D33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9">
    <w:name w:val="Normal"/>
    <w:qFormat/>
    <w:rsid w:val="00C42550"/>
    <w:pPr>
      <w:spacing w:line="360" w:lineRule="auto"/>
      <w:ind w:firstLine="709"/>
      <w:jc w:val="both"/>
    </w:pPr>
    <w:rPr>
      <w:rFonts w:ascii="Arial" w:hAnsi="Arial" w:cs="Arial"/>
      <w:sz w:val="22"/>
      <w:szCs w:val="24"/>
    </w:rPr>
  </w:style>
  <w:style w:type="paragraph" w:styleId="11">
    <w:name w:val="heading 1"/>
    <w:aliases w:val="Заголовок 01,новая страница, раздел,H1,раздел,Заголовок 1 Знак1,Заголовок 1 Знак2,Заголовок 1 Знак1 Знак2,новая страница Знак1,Заголовок 1 Знак1 Знак Знак2,Заголовок 1 Знак1 Знак3,Заголовок 1 Знак Знак2"/>
    <w:basedOn w:val="a9"/>
    <w:next w:val="a9"/>
    <w:link w:val="12"/>
    <w:qFormat/>
    <w:rsid w:val="001433B6"/>
    <w:pPr>
      <w:keepNext/>
      <w:numPr>
        <w:numId w:val="31"/>
      </w:numPr>
      <w:tabs>
        <w:tab w:val="left" w:pos="1134"/>
      </w:tabs>
      <w:spacing w:before="240" w:after="60" w:line="240" w:lineRule="auto"/>
      <w:jc w:val="left"/>
      <w:outlineLvl w:val="0"/>
    </w:pPr>
    <w:rPr>
      <w:b/>
      <w:bCs/>
      <w:kern w:val="32"/>
      <w:sz w:val="28"/>
      <w:szCs w:val="28"/>
    </w:rPr>
  </w:style>
  <w:style w:type="paragraph" w:styleId="2">
    <w:name w:val="heading 2"/>
    <w:aliases w:val="Заголовок 2 Знак Знак Знак,заголовок2,caaieiaie2,1.1.,1. Заголовок 2,OG Heading 2,Caaieiaie 1.1,Caaieiaie 22,Заголовок 2 Знак Знак Знак Знак Знак Знак,Заголовок 2 Знак Знак Знак Знак Знак Знак Знак Знак Знак,H2,.1,- 1.1,- 1,Знак2,Знак2 Знак"/>
    <w:basedOn w:val="ConsPlusNormal"/>
    <w:next w:val="a9"/>
    <w:link w:val="20"/>
    <w:unhideWhenUsed/>
    <w:qFormat/>
    <w:rsid w:val="00395C8B"/>
    <w:pPr>
      <w:numPr>
        <w:ilvl w:val="1"/>
        <w:numId w:val="31"/>
      </w:numPr>
      <w:tabs>
        <w:tab w:val="left" w:pos="1276"/>
      </w:tabs>
      <w:spacing w:line="312" w:lineRule="auto"/>
      <w:ind w:left="709" w:firstLine="0"/>
      <w:jc w:val="both"/>
      <w:outlineLvl w:val="1"/>
    </w:pPr>
    <w:rPr>
      <w:b/>
      <w:iCs/>
      <w:sz w:val="24"/>
      <w:szCs w:val="28"/>
    </w:rPr>
  </w:style>
  <w:style w:type="paragraph" w:styleId="3">
    <w:name w:val="heading 3"/>
    <w:aliases w:val="1.1.1., 1.1.1.,H3"/>
    <w:basedOn w:val="a9"/>
    <w:next w:val="a9"/>
    <w:link w:val="30"/>
    <w:qFormat/>
    <w:rsid w:val="00521619"/>
    <w:pPr>
      <w:keepNext/>
      <w:spacing w:before="240" w:after="60" w:line="240" w:lineRule="auto"/>
      <w:ind w:firstLine="0"/>
      <w:jc w:val="left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aliases w:val="H4"/>
    <w:basedOn w:val="a9"/>
    <w:next w:val="a9"/>
    <w:link w:val="40"/>
    <w:qFormat/>
    <w:rsid w:val="00521619"/>
    <w:pPr>
      <w:keepNext/>
      <w:spacing w:before="240" w:after="60" w:line="240" w:lineRule="auto"/>
      <w:ind w:firstLine="0"/>
      <w:jc w:val="left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50">
    <w:name w:val="heading 5"/>
    <w:aliases w:val=" òàáëèöà,H5,òàáëèöà"/>
    <w:basedOn w:val="a9"/>
    <w:next w:val="a9"/>
    <w:link w:val="51"/>
    <w:qFormat/>
    <w:rsid w:val="00521619"/>
    <w:pPr>
      <w:spacing w:before="240" w:after="60" w:line="240" w:lineRule="auto"/>
      <w:ind w:firstLine="0"/>
      <w:jc w:val="left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6">
    <w:name w:val="heading 6"/>
    <w:aliases w:val="Заголовок 6 Наименование таблицы,Заголовок 6  Наименование таблицы,H6"/>
    <w:basedOn w:val="a9"/>
    <w:next w:val="a9"/>
    <w:link w:val="60"/>
    <w:qFormat/>
    <w:rsid w:val="00521619"/>
    <w:pPr>
      <w:spacing w:before="240" w:after="60" w:line="240" w:lineRule="auto"/>
      <w:ind w:firstLine="0"/>
      <w:jc w:val="left"/>
      <w:outlineLvl w:val="5"/>
    </w:pPr>
    <w:rPr>
      <w:rFonts w:ascii="Calibri" w:hAnsi="Calibri" w:cs="Times New Roman"/>
      <w:b/>
      <w:bCs/>
      <w:szCs w:val="22"/>
    </w:rPr>
  </w:style>
  <w:style w:type="paragraph" w:styleId="7">
    <w:name w:val="heading 7"/>
    <w:basedOn w:val="a9"/>
    <w:next w:val="a9"/>
    <w:link w:val="70"/>
    <w:qFormat/>
    <w:rsid w:val="00521619"/>
    <w:pPr>
      <w:spacing w:before="240" w:after="60" w:line="240" w:lineRule="auto"/>
      <w:ind w:firstLine="0"/>
      <w:jc w:val="left"/>
      <w:outlineLvl w:val="6"/>
    </w:pPr>
    <w:rPr>
      <w:rFonts w:ascii="Calibri" w:hAnsi="Calibri" w:cs="Times New Roman"/>
      <w:sz w:val="24"/>
    </w:rPr>
  </w:style>
  <w:style w:type="paragraph" w:styleId="8">
    <w:name w:val="heading 8"/>
    <w:basedOn w:val="a9"/>
    <w:next w:val="a9"/>
    <w:link w:val="80"/>
    <w:qFormat/>
    <w:rsid w:val="00521619"/>
    <w:pPr>
      <w:spacing w:before="240" w:after="60" w:line="240" w:lineRule="auto"/>
      <w:ind w:firstLine="0"/>
      <w:jc w:val="left"/>
      <w:outlineLvl w:val="7"/>
    </w:pPr>
    <w:rPr>
      <w:rFonts w:ascii="Calibri" w:hAnsi="Calibri" w:cs="Times New Roman"/>
      <w:i/>
      <w:iCs/>
      <w:sz w:val="24"/>
    </w:rPr>
  </w:style>
  <w:style w:type="paragraph" w:styleId="90">
    <w:name w:val="heading 9"/>
    <w:basedOn w:val="a9"/>
    <w:next w:val="a9"/>
    <w:link w:val="91"/>
    <w:qFormat/>
    <w:rsid w:val="00521619"/>
    <w:pPr>
      <w:spacing w:before="240" w:after="60" w:line="240" w:lineRule="auto"/>
      <w:ind w:firstLine="0"/>
      <w:jc w:val="left"/>
      <w:outlineLvl w:val="8"/>
    </w:pPr>
    <w:rPr>
      <w:rFonts w:ascii="Cambria" w:hAnsi="Cambria" w:cs="Times New Roman"/>
      <w:szCs w:val="22"/>
    </w:rPr>
  </w:style>
  <w:style w:type="character" w:default="1" w:styleId="aa">
    <w:name w:val="Default Paragraph Font"/>
    <w:uiPriority w:val="1"/>
    <w:semiHidden/>
    <w:unhideWhenUsed/>
  </w:style>
  <w:style w:type="table" w:default="1" w:styleId="ab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c">
    <w:name w:val="No List"/>
    <w:uiPriority w:val="99"/>
    <w:semiHidden/>
    <w:unhideWhenUsed/>
  </w:style>
  <w:style w:type="paragraph" w:customStyle="1" w:styleId="ad">
    <w:name w:val="ВНП Обычный текст"/>
    <w:basedOn w:val="a9"/>
    <w:link w:val="ae"/>
    <w:rsid w:val="00A33957"/>
  </w:style>
  <w:style w:type="paragraph" w:customStyle="1" w:styleId="af">
    <w:name w:val="ВНП Обычный текст с отступом"/>
    <w:basedOn w:val="ad"/>
    <w:link w:val="af0"/>
    <w:rsid w:val="00A33957"/>
    <w:pPr>
      <w:ind w:firstLine="720"/>
    </w:pPr>
  </w:style>
  <w:style w:type="paragraph" w:customStyle="1" w:styleId="af1">
    <w:name w:val="ВНП Заголовок"/>
    <w:basedOn w:val="ad"/>
    <w:next w:val="af"/>
    <w:link w:val="af2"/>
    <w:rsid w:val="00A33957"/>
    <w:pPr>
      <w:pageBreakBefore/>
      <w:spacing w:before="240" w:after="240"/>
      <w:ind w:left="720"/>
      <w:contextualSpacing/>
      <w:jc w:val="left"/>
      <w:outlineLvl w:val="0"/>
    </w:pPr>
    <w:rPr>
      <w:b/>
      <w:caps/>
    </w:rPr>
  </w:style>
  <w:style w:type="paragraph" w:customStyle="1" w:styleId="a2">
    <w:name w:val="ВНП Заголовок раздела"/>
    <w:basedOn w:val="ad"/>
    <w:next w:val="af"/>
    <w:link w:val="af3"/>
    <w:rsid w:val="00A33957"/>
    <w:pPr>
      <w:pageBreakBefore/>
      <w:numPr>
        <w:numId w:val="4"/>
      </w:numPr>
      <w:spacing w:before="240" w:after="240"/>
      <w:contextualSpacing/>
      <w:jc w:val="left"/>
      <w:outlineLvl w:val="0"/>
    </w:pPr>
    <w:rPr>
      <w:b/>
      <w:caps/>
    </w:rPr>
  </w:style>
  <w:style w:type="paragraph" w:customStyle="1" w:styleId="a3">
    <w:name w:val="ВНП Заголовок главы"/>
    <w:basedOn w:val="ad"/>
    <w:next w:val="af"/>
    <w:link w:val="af4"/>
    <w:rsid w:val="00A33957"/>
    <w:pPr>
      <w:numPr>
        <w:ilvl w:val="1"/>
        <w:numId w:val="4"/>
      </w:numPr>
      <w:spacing w:before="240" w:after="240"/>
      <w:outlineLvl w:val="1"/>
    </w:pPr>
    <w:rPr>
      <w:b/>
    </w:rPr>
  </w:style>
  <w:style w:type="paragraph" w:customStyle="1" w:styleId="a4">
    <w:name w:val="ВНП Заголовок пункта"/>
    <w:basedOn w:val="ad"/>
    <w:next w:val="af"/>
    <w:rsid w:val="00A33957"/>
    <w:pPr>
      <w:numPr>
        <w:ilvl w:val="2"/>
        <w:numId w:val="4"/>
      </w:numPr>
      <w:spacing w:before="240" w:after="240"/>
      <w:contextualSpacing/>
      <w:outlineLvl w:val="2"/>
    </w:pPr>
    <w:rPr>
      <w:b/>
    </w:rPr>
  </w:style>
  <w:style w:type="paragraph" w:customStyle="1" w:styleId="a5">
    <w:name w:val="ВНП Заголовок подпункта"/>
    <w:basedOn w:val="ad"/>
    <w:next w:val="af"/>
    <w:rsid w:val="00A33957"/>
    <w:pPr>
      <w:numPr>
        <w:ilvl w:val="3"/>
        <w:numId w:val="4"/>
      </w:numPr>
      <w:spacing w:before="240" w:after="240"/>
      <w:contextualSpacing/>
      <w:outlineLvl w:val="3"/>
    </w:pPr>
    <w:rPr>
      <w:b/>
    </w:rPr>
  </w:style>
  <w:style w:type="paragraph" w:customStyle="1" w:styleId="a6">
    <w:name w:val="ВНП Заголовок подподпункта"/>
    <w:basedOn w:val="ad"/>
    <w:next w:val="af"/>
    <w:rsid w:val="00A33957"/>
    <w:pPr>
      <w:numPr>
        <w:ilvl w:val="4"/>
        <w:numId w:val="4"/>
      </w:numPr>
      <w:spacing w:before="240" w:after="240"/>
      <w:contextualSpacing/>
      <w:outlineLvl w:val="4"/>
    </w:pPr>
    <w:rPr>
      <w:b/>
    </w:rPr>
  </w:style>
  <w:style w:type="paragraph" w:customStyle="1" w:styleId="af5">
    <w:name w:val="ВНП Приложение"/>
    <w:basedOn w:val="ad"/>
    <w:next w:val="af"/>
    <w:link w:val="af6"/>
    <w:rsid w:val="00A33957"/>
    <w:pPr>
      <w:pageBreakBefore/>
      <w:spacing w:before="240" w:after="240"/>
      <w:contextualSpacing/>
      <w:jc w:val="right"/>
      <w:outlineLvl w:val="1"/>
    </w:pPr>
    <w:rPr>
      <w:b/>
    </w:rPr>
  </w:style>
  <w:style w:type="numbering" w:customStyle="1" w:styleId="a">
    <w:name w:val="ВНП Список_маркированный"/>
    <w:basedOn w:val="ac"/>
    <w:rsid w:val="00A33957"/>
    <w:pPr>
      <w:numPr>
        <w:numId w:val="2"/>
      </w:numPr>
    </w:pPr>
  </w:style>
  <w:style w:type="numbering" w:customStyle="1" w:styleId="af7">
    <w:name w:val="ВНП Список_нумерованный"/>
    <w:basedOn w:val="ac"/>
    <w:rsid w:val="00A33957"/>
  </w:style>
  <w:style w:type="paragraph" w:styleId="21">
    <w:name w:val="toc 2"/>
    <w:basedOn w:val="af8"/>
    <w:next w:val="af"/>
    <w:autoRedefine/>
    <w:uiPriority w:val="39"/>
    <w:rsid w:val="00234CF8"/>
    <w:pPr>
      <w:tabs>
        <w:tab w:val="left" w:pos="686"/>
        <w:tab w:val="left" w:pos="1400"/>
      </w:tabs>
      <w:ind w:left="709" w:firstLine="0"/>
    </w:pPr>
  </w:style>
  <w:style w:type="numbering" w:customStyle="1" w:styleId="a1">
    <w:name w:val="ВНП Нумерация разделов"/>
    <w:basedOn w:val="ac"/>
    <w:rsid w:val="00A33957"/>
    <w:pPr>
      <w:numPr>
        <w:numId w:val="4"/>
      </w:numPr>
    </w:pPr>
  </w:style>
  <w:style w:type="paragraph" w:styleId="13">
    <w:name w:val="toc 1"/>
    <w:basedOn w:val="21"/>
    <w:next w:val="af"/>
    <w:autoRedefine/>
    <w:uiPriority w:val="39"/>
    <w:rsid w:val="00234CF8"/>
    <w:pPr>
      <w:tabs>
        <w:tab w:val="left" w:pos="1200"/>
      </w:tabs>
    </w:pPr>
    <w:rPr>
      <w:caps/>
    </w:rPr>
  </w:style>
  <w:style w:type="paragraph" w:styleId="31">
    <w:name w:val="toc 3"/>
    <w:basedOn w:val="af8"/>
    <w:next w:val="af"/>
    <w:autoRedefine/>
    <w:semiHidden/>
    <w:rsid w:val="00A33957"/>
    <w:pPr>
      <w:tabs>
        <w:tab w:val="left" w:pos="686"/>
      </w:tabs>
    </w:pPr>
  </w:style>
  <w:style w:type="paragraph" w:styleId="41">
    <w:name w:val="toc 4"/>
    <w:basedOn w:val="af8"/>
    <w:next w:val="af"/>
    <w:autoRedefine/>
    <w:semiHidden/>
    <w:rsid w:val="00A33957"/>
    <w:pPr>
      <w:tabs>
        <w:tab w:val="left" w:pos="851"/>
      </w:tabs>
    </w:pPr>
  </w:style>
  <w:style w:type="paragraph" w:styleId="52">
    <w:name w:val="toc 5"/>
    <w:basedOn w:val="af8"/>
    <w:next w:val="af"/>
    <w:autoRedefine/>
    <w:semiHidden/>
    <w:rsid w:val="00A33957"/>
    <w:pPr>
      <w:tabs>
        <w:tab w:val="left" w:pos="879"/>
      </w:tabs>
    </w:pPr>
  </w:style>
  <w:style w:type="character" w:styleId="af9">
    <w:name w:val="Hyperlink"/>
    <w:uiPriority w:val="99"/>
    <w:rsid w:val="00A33957"/>
    <w:rPr>
      <w:rFonts w:ascii="Arial" w:hAnsi="Arial"/>
      <w:color w:val="0000FF"/>
      <w:sz w:val="24"/>
      <w:u w:val="single"/>
    </w:rPr>
  </w:style>
  <w:style w:type="table" w:styleId="afa">
    <w:name w:val="Table Grid"/>
    <w:basedOn w:val="ab"/>
    <w:uiPriority w:val="59"/>
    <w:rsid w:val="00A33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header"/>
    <w:basedOn w:val="a9"/>
    <w:rsid w:val="00A33957"/>
    <w:pPr>
      <w:tabs>
        <w:tab w:val="center" w:pos="4677"/>
        <w:tab w:val="right" w:pos="9355"/>
      </w:tabs>
    </w:pPr>
  </w:style>
  <w:style w:type="paragraph" w:styleId="afc">
    <w:name w:val="footer"/>
    <w:basedOn w:val="a9"/>
    <w:link w:val="afd"/>
    <w:rsid w:val="00A33957"/>
    <w:pPr>
      <w:tabs>
        <w:tab w:val="center" w:pos="4677"/>
        <w:tab w:val="right" w:pos="9355"/>
      </w:tabs>
    </w:pPr>
  </w:style>
  <w:style w:type="paragraph" w:customStyle="1" w:styleId="afe">
    <w:name w:val="ВНП_колонтитул"/>
    <w:link w:val="aff"/>
    <w:rsid w:val="00A33957"/>
    <w:pPr>
      <w:jc w:val="center"/>
    </w:pPr>
    <w:rPr>
      <w:rFonts w:ascii="Arial" w:hAnsi="Arial" w:cs="Arial"/>
      <w:sz w:val="18"/>
      <w:szCs w:val="24"/>
    </w:rPr>
  </w:style>
  <w:style w:type="character" w:customStyle="1" w:styleId="aff">
    <w:name w:val="ВНП_колонтитул Знак"/>
    <w:link w:val="afe"/>
    <w:rsid w:val="00A33957"/>
    <w:rPr>
      <w:rFonts w:ascii="Arial" w:hAnsi="Arial" w:cs="Arial"/>
      <w:sz w:val="18"/>
      <w:szCs w:val="24"/>
      <w:lang w:val="ru-RU" w:eastAsia="ru-RU" w:bidi="ar-SA"/>
    </w:rPr>
  </w:style>
  <w:style w:type="character" w:styleId="aff0">
    <w:name w:val="page number"/>
    <w:basedOn w:val="aa"/>
    <w:rsid w:val="00A33957"/>
  </w:style>
  <w:style w:type="paragraph" w:customStyle="1" w:styleId="aff1">
    <w:name w:val="ВНП текст таблицы"/>
    <w:basedOn w:val="a9"/>
    <w:rsid w:val="00A33957"/>
  </w:style>
  <w:style w:type="paragraph" w:customStyle="1" w:styleId="af8">
    <w:name w:val="ВНП Оглавление"/>
    <w:basedOn w:val="a9"/>
    <w:rsid w:val="00A33957"/>
    <w:pPr>
      <w:tabs>
        <w:tab w:val="right" w:leader="dot" w:pos="9923"/>
      </w:tabs>
      <w:ind w:right="737"/>
    </w:pPr>
    <w:rPr>
      <w:noProof/>
    </w:rPr>
  </w:style>
  <w:style w:type="character" w:customStyle="1" w:styleId="20">
    <w:name w:val="Заголовок 2 Знак"/>
    <w:aliases w:val="Заголовок 2 Знак Знак Знак Знак,заголовок2 Знак,caaieiaie2 Знак,1.1. Знак,1. Заголовок 2 Знак,OG Heading 2 Знак,Caaieiaie 1.1 Знак,Caaieiaie 22 Знак,Заголовок 2 Знак Знак Знак Знак Знак Знак Знак,H2 Знак,.1 Знак,- 1.1 Знак,- 1 Знак"/>
    <w:link w:val="2"/>
    <w:rsid w:val="00395C8B"/>
    <w:rPr>
      <w:rFonts w:ascii="Arial" w:hAnsi="Arial" w:cs="Arial"/>
      <w:b/>
      <w:iCs/>
      <w:sz w:val="24"/>
      <w:szCs w:val="28"/>
    </w:rPr>
  </w:style>
  <w:style w:type="paragraph" w:styleId="aff2">
    <w:name w:val="List Paragraph"/>
    <w:basedOn w:val="a9"/>
    <w:link w:val="aff3"/>
    <w:uiPriority w:val="34"/>
    <w:qFormat/>
    <w:rsid w:val="00C42550"/>
    <w:pPr>
      <w:ind w:left="720"/>
      <w:contextualSpacing/>
    </w:pPr>
    <w:rPr>
      <w:rFonts w:ascii="Times New Roman" w:eastAsia="Calibri" w:hAnsi="Times New Roman" w:cs="Times New Roman"/>
      <w:sz w:val="24"/>
      <w:szCs w:val="22"/>
      <w:lang w:eastAsia="en-US"/>
    </w:rPr>
  </w:style>
  <w:style w:type="character" w:customStyle="1" w:styleId="12">
    <w:name w:val="Заголовок 1 Знак"/>
    <w:aliases w:val="Заголовок 01 Знак,новая страница Знак, раздел Знак,H1 Знак,раздел Знак,Заголовок 1 Знак1 Знак,Заголовок 1 Знак2 Знак,Заголовок 1 Знак1 Знак2 Знак,новая страница Знак1 Знак,Заголовок 1 Знак1 Знак Знак2 Знак,Заголовок 1 Знак1 Знак3 Знак"/>
    <w:link w:val="11"/>
    <w:rsid w:val="001433B6"/>
    <w:rPr>
      <w:rFonts w:ascii="Arial" w:hAnsi="Arial" w:cs="Arial"/>
      <w:b/>
      <w:bCs/>
      <w:kern w:val="32"/>
      <w:sz w:val="28"/>
      <w:szCs w:val="28"/>
    </w:rPr>
  </w:style>
  <w:style w:type="character" w:customStyle="1" w:styleId="30">
    <w:name w:val="Заголовок 3 Знак"/>
    <w:aliases w:val="1.1.1. Знак, 1.1.1. Знак,H3 Знак"/>
    <w:link w:val="3"/>
    <w:rsid w:val="00521619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aliases w:val="H4 Знак"/>
    <w:link w:val="4"/>
    <w:rsid w:val="00521619"/>
    <w:rPr>
      <w:rFonts w:ascii="Calibri" w:hAnsi="Calibri"/>
      <w:b/>
      <w:bCs/>
      <w:sz w:val="28"/>
      <w:szCs w:val="28"/>
    </w:rPr>
  </w:style>
  <w:style w:type="character" w:customStyle="1" w:styleId="51">
    <w:name w:val="Заголовок 5 Знак"/>
    <w:aliases w:val=" òàáëèöà Знак,H5 Знак,òàáëèöà Знак"/>
    <w:link w:val="50"/>
    <w:rsid w:val="00521619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aliases w:val="Заголовок 6 Наименование таблицы Знак,Заголовок 6  Наименование таблицы Знак,H6 Знак"/>
    <w:link w:val="6"/>
    <w:rsid w:val="00521619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link w:val="7"/>
    <w:rsid w:val="00521619"/>
    <w:rPr>
      <w:rFonts w:ascii="Calibri" w:hAnsi="Calibri"/>
      <w:sz w:val="24"/>
      <w:szCs w:val="24"/>
    </w:rPr>
  </w:style>
  <w:style w:type="character" w:customStyle="1" w:styleId="80">
    <w:name w:val="Заголовок 8 Знак"/>
    <w:link w:val="8"/>
    <w:rsid w:val="00521619"/>
    <w:rPr>
      <w:rFonts w:ascii="Calibri" w:hAnsi="Calibri"/>
      <w:i/>
      <w:iCs/>
      <w:sz w:val="24"/>
      <w:szCs w:val="24"/>
    </w:rPr>
  </w:style>
  <w:style w:type="character" w:customStyle="1" w:styleId="91">
    <w:name w:val="Заголовок 9 Знак"/>
    <w:link w:val="90"/>
    <w:rsid w:val="00521619"/>
    <w:rPr>
      <w:rFonts w:ascii="Cambria" w:hAnsi="Cambria"/>
      <w:sz w:val="22"/>
      <w:szCs w:val="22"/>
    </w:rPr>
  </w:style>
  <w:style w:type="paragraph" w:customStyle="1" w:styleId="111111">
    <w:name w:val="ВНП 1.1.1.1.1.1"/>
    <w:basedOn w:val="ad"/>
    <w:next w:val="af"/>
    <w:rsid w:val="00521619"/>
    <w:pPr>
      <w:tabs>
        <w:tab w:val="left" w:pos="2041"/>
        <w:tab w:val="num" w:pos="4320"/>
      </w:tabs>
      <w:spacing w:before="240" w:after="240"/>
      <w:ind w:left="4320" w:hanging="180"/>
      <w:jc w:val="left"/>
      <w:outlineLvl w:val="5"/>
    </w:pPr>
    <w:rPr>
      <w:b/>
    </w:rPr>
  </w:style>
  <w:style w:type="paragraph" w:customStyle="1" w:styleId="1111111">
    <w:name w:val="ВНП 1.1.1.1.1.1.1"/>
    <w:basedOn w:val="ad"/>
    <w:next w:val="af"/>
    <w:rsid w:val="00521619"/>
    <w:pPr>
      <w:tabs>
        <w:tab w:val="left" w:pos="2211"/>
        <w:tab w:val="num" w:pos="5040"/>
      </w:tabs>
      <w:spacing w:before="240" w:after="240"/>
      <w:ind w:left="5040" w:hanging="360"/>
      <w:jc w:val="left"/>
      <w:outlineLvl w:val="6"/>
    </w:pPr>
    <w:rPr>
      <w:b/>
    </w:rPr>
  </w:style>
  <w:style w:type="paragraph" w:customStyle="1" w:styleId="11111111">
    <w:name w:val="ВНП 1.1.1.1.1.1.1.1"/>
    <w:basedOn w:val="ad"/>
    <w:next w:val="af"/>
    <w:rsid w:val="00521619"/>
    <w:pPr>
      <w:tabs>
        <w:tab w:val="left" w:pos="2381"/>
        <w:tab w:val="num" w:pos="5760"/>
      </w:tabs>
      <w:spacing w:before="240" w:after="240"/>
      <w:ind w:left="5760" w:hanging="360"/>
      <w:jc w:val="left"/>
      <w:outlineLvl w:val="7"/>
    </w:pPr>
    <w:rPr>
      <w:b/>
    </w:rPr>
  </w:style>
  <w:style w:type="paragraph" w:customStyle="1" w:styleId="111111111">
    <w:name w:val="ВНП 1.1.1.1.1.1.1.1.1"/>
    <w:basedOn w:val="ad"/>
    <w:next w:val="af"/>
    <w:rsid w:val="00521619"/>
    <w:pPr>
      <w:tabs>
        <w:tab w:val="left" w:pos="2552"/>
        <w:tab w:val="num" w:pos="6480"/>
      </w:tabs>
      <w:spacing w:before="240" w:after="240"/>
      <w:ind w:left="6480" w:hanging="180"/>
      <w:jc w:val="left"/>
      <w:outlineLvl w:val="8"/>
    </w:pPr>
    <w:rPr>
      <w:b/>
    </w:rPr>
  </w:style>
  <w:style w:type="paragraph" w:styleId="61">
    <w:name w:val="toc 6"/>
    <w:basedOn w:val="af8"/>
    <w:next w:val="ad"/>
    <w:autoRedefine/>
    <w:rsid w:val="00521619"/>
    <w:pPr>
      <w:tabs>
        <w:tab w:val="clear" w:pos="9923"/>
      </w:tabs>
      <w:spacing w:line="240" w:lineRule="auto"/>
      <w:ind w:left="800" w:right="0" w:firstLine="0"/>
      <w:jc w:val="left"/>
    </w:pPr>
    <w:rPr>
      <w:rFonts w:ascii="Times New Roman" w:hAnsi="Times New Roman" w:cs="Times New Roman"/>
      <w:noProof w:val="0"/>
      <w:sz w:val="20"/>
      <w:szCs w:val="20"/>
    </w:rPr>
  </w:style>
  <w:style w:type="paragraph" w:styleId="71">
    <w:name w:val="toc 7"/>
    <w:basedOn w:val="af8"/>
    <w:next w:val="ad"/>
    <w:autoRedefine/>
    <w:rsid w:val="00521619"/>
    <w:pPr>
      <w:tabs>
        <w:tab w:val="clear" w:pos="9923"/>
      </w:tabs>
      <w:spacing w:line="240" w:lineRule="auto"/>
      <w:ind w:left="1000" w:right="0" w:firstLine="0"/>
      <w:jc w:val="left"/>
    </w:pPr>
    <w:rPr>
      <w:rFonts w:ascii="Times New Roman" w:hAnsi="Times New Roman" w:cs="Times New Roman"/>
      <w:noProof w:val="0"/>
      <w:sz w:val="20"/>
      <w:szCs w:val="20"/>
    </w:rPr>
  </w:style>
  <w:style w:type="paragraph" w:styleId="81">
    <w:name w:val="toc 8"/>
    <w:basedOn w:val="af8"/>
    <w:next w:val="ad"/>
    <w:autoRedefine/>
    <w:rsid w:val="00521619"/>
    <w:pPr>
      <w:tabs>
        <w:tab w:val="clear" w:pos="9923"/>
      </w:tabs>
      <w:spacing w:line="240" w:lineRule="auto"/>
      <w:ind w:left="1200" w:right="0" w:firstLine="0"/>
      <w:jc w:val="left"/>
    </w:pPr>
    <w:rPr>
      <w:rFonts w:ascii="Times New Roman" w:hAnsi="Times New Roman" w:cs="Times New Roman"/>
      <w:noProof w:val="0"/>
      <w:sz w:val="20"/>
      <w:szCs w:val="20"/>
    </w:rPr>
  </w:style>
  <w:style w:type="paragraph" w:customStyle="1" w:styleId="Style7">
    <w:name w:val="Style7"/>
    <w:basedOn w:val="a9"/>
    <w:rsid w:val="00521619"/>
    <w:pPr>
      <w:widowControl w:val="0"/>
      <w:autoSpaceDE w:val="0"/>
      <w:autoSpaceDN w:val="0"/>
      <w:adjustRightInd w:val="0"/>
      <w:spacing w:line="278" w:lineRule="exact"/>
      <w:ind w:firstLine="0"/>
    </w:pPr>
    <w:rPr>
      <w:rFonts w:cs="Times New Roman"/>
      <w:sz w:val="24"/>
    </w:rPr>
  </w:style>
  <w:style w:type="paragraph" w:customStyle="1" w:styleId="Style57">
    <w:name w:val="Style57"/>
    <w:basedOn w:val="a9"/>
    <w:rsid w:val="00521619"/>
    <w:pPr>
      <w:widowControl w:val="0"/>
      <w:autoSpaceDE w:val="0"/>
      <w:autoSpaceDN w:val="0"/>
      <w:adjustRightInd w:val="0"/>
      <w:spacing w:line="277" w:lineRule="exact"/>
      <w:ind w:firstLine="720"/>
    </w:pPr>
    <w:rPr>
      <w:rFonts w:cs="Times New Roman"/>
      <w:sz w:val="24"/>
    </w:rPr>
  </w:style>
  <w:style w:type="paragraph" w:customStyle="1" w:styleId="Style60">
    <w:name w:val="Style60"/>
    <w:basedOn w:val="a9"/>
    <w:rsid w:val="00521619"/>
    <w:pPr>
      <w:widowControl w:val="0"/>
      <w:autoSpaceDE w:val="0"/>
      <w:autoSpaceDN w:val="0"/>
      <w:adjustRightInd w:val="0"/>
      <w:spacing w:line="278" w:lineRule="exact"/>
      <w:ind w:hanging="288"/>
    </w:pPr>
    <w:rPr>
      <w:rFonts w:cs="Times New Roman"/>
      <w:sz w:val="24"/>
    </w:rPr>
  </w:style>
  <w:style w:type="character" w:customStyle="1" w:styleId="FontStyle192">
    <w:name w:val="Font Style192"/>
    <w:rsid w:val="00521619"/>
    <w:rPr>
      <w:rFonts w:ascii="Arial" w:hAnsi="Arial" w:cs="Arial"/>
      <w:sz w:val="20"/>
      <w:szCs w:val="20"/>
    </w:rPr>
  </w:style>
  <w:style w:type="paragraph" w:customStyle="1" w:styleId="Style61">
    <w:name w:val="Style61"/>
    <w:basedOn w:val="a9"/>
    <w:rsid w:val="00521619"/>
    <w:pPr>
      <w:widowControl w:val="0"/>
      <w:autoSpaceDE w:val="0"/>
      <w:autoSpaceDN w:val="0"/>
      <w:adjustRightInd w:val="0"/>
      <w:spacing w:line="276" w:lineRule="exact"/>
      <w:ind w:hanging="187"/>
      <w:jc w:val="left"/>
    </w:pPr>
    <w:rPr>
      <w:rFonts w:cs="Times New Roman"/>
      <w:sz w:val="24"/>
    </w:rPr>
  </w:style>
  <w:style w:type="paragraph" w:customStyle="1" w:styleId="Style36">
    <w:name w:val="Style36"/>
    <w:basedOn w:val="a9"/>
    <w:rsid w:val="00521619"/>
    <w:pPr>
      <w:widowControl w:val="0"/>
      <w:autoSpaceDE w:val="0"/>
      <w:autoSpaceDN w:val="0"/>
      <w:adjustRightInd w:val="0"/>
      <w:spacing w:line="240" w:lineRule="auto"/>
      <w:ind w:firstLine="0"/>
      <w:jc w:val="center"/>
    </w:pPr>
    <w:rPr>
      <w:rFonts w:cs="Times New Roman"/>
      <w:sz w:val="24"/>
    </w:rPr>
  </w:style>
  <w:style w:type="paragraph" w:customStyle="1" w:styleId="Style91">
    <w:name w:val="Style91"/>
    <w:basedOn w:val="a9"/>
    <w:rsid w:val="00521619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cs="Times New Roman"/>
      <w:sz w:val="24"/>
    </w:rPr>
  </w:style>
  <w:style w:type="paragraph" w:customStyle="1" w:styleId="Style106">
    <w:name w:val="Style106"/>
    <w:basedOn w:val="a9"/>
    <w:rsid w:val="00521619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cs="Times New Roman"/>
      <w:sz w:val="24"/>
    </w:rPr>
  </w:style>
  <w:style w:type="character" w:customStyle="1" w:styleId="FontStyle188">
    <w:name w:val="Font Style188"/>
    <w:rsid w:val="00521619"/>
    <w:rPr>
      <w:rFonts w:ascii="Arial" w:hAnsi="Arial" w:cs="Arial"/>
      <w:smallCaps/>
      <w:sz w:val="20"/>
      <w:szCs w:val="20"/>
    </w:rPr>
  </w:style>
  <w:style w:type="paragraph" w:customStyle="1" w:styleId="Style96">
    <w:name w:val="Style96"/>
    <w:basedOn w:val="a9"/>
    <w:rsid w:val="00521619"/>
    <w:pPr>
      <w:widowControl w:val="0"/>
      <w:autoSpaceDE w:val="0"/>
      <w:autoSpaceDN w:val="0"/>
      <w:adjustRightInd w:val="0"/>
      <w:spacing w:line="276" w:lineRule="exact"/>
      <w:ind w:firstLine="706"/>
      <w:jc w:val="left"/>
    </w:pPr>
    <w:rPr>
      <w:rFonts w:cs="Times New Roman"/>
      <w:sz w:val="24"/>
    </w:rPr>
  </w:style>
  <w:style w:type="paragraph" w:customStyle="1" w:styleId="Style126">
    <w:name w:val="Style126"/>
    <w:basedOn w:val="a9"/>
    <w:rsid w:val="00521619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cs="Times New Roman"/>
      <w:sz w:val="24"/>
    </w:rPr>
  </w:style>
  <w:style w:type="character" w:customStyle="1" w:styleId="af0">
    <w:name w:val="ВНП Обычный текст с отступом Знак"/>
    <w:link w:val="af"/>
    <w:rsid w:val="00521619"/>
    <w:rPr>
      <w:rFonts w:ascii="Arial" w:hAnsi="Arial" w:cs="Arial"/>
      <w:sz w:val="22"/>
      <w:szCs w:val="24"/>
    </w:rPr>
  </w:style>
  <w:style w:type="paragraph" w:styleId="aff4">
    <w:name w:val="Block Text"/>
    <w:basedOn w:val="a9"/>
    <w:rsid w:val="00521619"/>
    <w:pPr>
      <w:spacing w:line="240" w:lineRule="auto"/>
      <w:ind w:left="142" w:right="227" w:firstLine="851"/>
    </w:pPr>
    <w:rPr>
      <w:rFonts w:cs="Times New Roman"/>
      <w:sz w:val="24"/>
    </w:rPr>
  </w:style>
  <w:style w:type="paragraph" w:styleId="aff5">
    <w:name w:val="Body Text Indent"/>
    <w:basedOn w:val="a9"/>
    <w:link w:val="aff6"/>
    <w:rsid w:val="00521619"/>
    <w:pPr>
      <w:ind w:firstLine="720"/>
    </w:pPr>
    <w:rPr>
      <w:rFonts w:ascii="TimesET" w:hAnsi="TimesET" w:cs="Times New Roman"/>
      <w:sz w:val="24"/>
      <w:szCs w:val="20"/>
    </w:rPr>
  </w:style>
  <w:style w:type="character" w:customStyle="1" w:styleId="aff6">
    <w:name w:val="Основной текст с отступом Знак"/>
    <w:link w:val="aff5"/>
    <w:rsid w:val="00521619"/>
    <w:rPr>
      <w:rFonts w:ascii="TimesET" w:hAnsi="TimesET"/>
      <w:sz w:val="24"/>
    </w:rPr>
  </w:style>
  <w:style w:type="paragraph" w:customStyle="1" w:styleId="c">
    <w:name w:val="ВНП Обычный текст c отступом"/>
    <w:basedOn w:val="a9"/>
    <w:link w:val="c0"/>
    <w:rsid w:val="00521619"/>
    <w:pPr>
      <w:spacing w:line="240" w:lineRule="auto"/>
    </w:pPr>
    <w:rPr>
      <w:sz w:val="24"/>
      <w:szCs w:val="22"/>
    </w:rPr>
  </w:style>
  <w:style w:type="character" w:customStyle="1" w:styleId="c0">
    <w:name w:val="ВНП Обычный текст c отступом Знак"/>
    <w:link w:val="c"/>
    <w:rsid w:val="00521619"/>
    <w:rPr>
      <w:rFonts w:ascii="Arial" w:hAnsi="Arial" w:cs="Arial"/>
      <w:sz w:val="24"/>
      <w:szCs w:val="22"/>
    </w:rPr>
  </w:style>
  <w:style w:type="character" w:customStyle="1" w:styleId="afd">
    <w:name w:val="Нижний колонтитул Знак"/>
    <w:link w:val="afc"/>
    <w:rsid w:val="00521619"/>
    <w:rPr>
      <w:rFonts w:ascii="Arial" w:hAnsi="Arial" w:cs="Arial"/>
      <w:sz w:val="22"/>
      <w:szCs w:val="24"/>
    </w:rPr>
  </w:style>
  <w:style w:type="paragraph" w:styleId="22">
    <w:name w:val="List 2"/>
    <w:basedOn w:val="a9"/>
    <w:rsid w:val="00521619"/>
    <w:pPr>
      <w:spacing w:line="240" w:lineRule="auto"/>
      <w:ind w:left="566" w:hanging="283"/>
      <w:jc w:val="left"/>
    </w:pPr>
    <w:rPr>
      <w:rFonts w:ascii="Times New Roman" w:hAnsi="Times New Roman" w:cs="Times New Roman"/>
      <w:sz w:val="24"/>
    </w:rPr>
  </w:style>
  <w:style w:type="paragraph" w:styleId="aff7">
    <w:name w:val="Balloon Text"/>
    <w:basedOn w:val="a9"/>
    <w:link w:val="aff8"/>
    <w:rsid w:val="00521619"/>
    <w:pPr>
      <w:spacing w:line="240" w:lineRule="auto"/>
      <w:ind w:firstLine="0"/>
      <w:jc w:val="left"/>
    </w:pPr>
    <w:rPr>
      <w:rFonts w:ascii="Tahoma" w:hAnsi="Tahoma" w:cs="Tahoma"/>
      <w:sz w:val="16"/>
      <w:szCs w:val="16"/>
      <w:lang w:eastAsia="ar-SA"/>
    </w:rPr>
  </w:style>
  <w:style w:type="character" w:customStyle="1" w:styleId="aff8">
    <w:name w:val="Текст выноски Знак"/>
    <w:link w:val="aff7"/>
    <w:rsid w:val="00521619"/>
    <w:rPr>
      <w:rFonts w:ascii="Tahoma" w:hAnsi="Tahoma" w:cs="Tahoma"/>
      <w:sz w:val="16"/>
      <w:szCs w:val="16"/>
      <w:lang w:eastAsia="ar-SA"/>
    </w:rPr>
  </w:style>
  <w:style w:type="character" w:customStyle="1" w:styleId="WW8Num5z0">
    <w:name w:val="WW8Num5z0"/>
    <w:rsid w:val="00521619"/>
    <w:rPr>
      <w:rFonts w:ascii="Times New Roman" w:hAnsi="Times New Roman" w:cs="Times New Roman"/>
    </w:rPr>
  </w:style>
  <w:style w:type="character" w:customStyle="1" w:styleId="WW8Num6z0">
    <w:name w:val="WW8Num6z0"/>
    <w:rsid w:val="00521619"/>
    <w:rPr>
      <w:rFonts w:ascii="Times New Roman" w:hAnsi="Times New Roman" w:cs="Times New Roman"/>
    </w:rPr>
  </w:style>
  <w:style w:type="character" w:customStyle="1" w:styleId="WW8Num7z0">
    <w:name w:val="WW8Num7z0"/>
    <w:rsid w:val="00521619"/>
    <w:rPr>
      <w:rFonts w:ascii="Symbol" w:hAnsi="Symbol" w:cs="OpenSymbol"/>
    </w:rPr>
  </w:style>
  <w:style w:type="character" w:customStyle="1" w:styleId="WW8Num7z1">
    <w:name w:val="WW8Num7z1"/>
    <w:rsid w:val="00521619"/>
    <w:rPr>
      <w:rFonts w:ascii="OpenSymbol" w:hAnsi="OpenSymbol" w:cs="OpenSymbol"/>
    </w:rPr>
  </w:style>
  <w:style w:type="character" w:customStyle="1" w:styleId="WW8Num8z0">
    <w:name w:val="WW8Num8z0"/>
    <w:rsid w:val="00521619"/>
    <w:rPr>
      <w:rFonts w:ascii="Symbol" w:hAnsi="Symbol" w:cs="OpenSymbol"/>
    </w:rPr>
  </w:style>
  <w:style w:type="character" w:customStyle="1" w:styleId="WW8Num8z1">
    <w:name w:val="WW8Num8z1"/>
    <w:rsid w:val="00521619"/>
    <w:rPr>
      <w:rFonts w:ascii="OpenSymbol" w:hAnsi="OpenSymbol" w:cs="OpenSymbol"/>
    </w:rPr>
  </w:style>
  <w:style w:type="character" w:customStyle="1" w:styleId="WW8Num9z0">
    <w:name w:val="WW8Num9z0"/>
    <w:rsid w:val="00521619"/>
    <w:rPr>
      <w:rFonts w:ascii="Symbol" w:hAnsi="Symbol" w:cs="OpenSymbol"/>
    </w:rPr>
  </w:style>
  <w:style w:type="character" w:customStyle="1" w:styleId="WW8Num9z1">
    <w:name w:val="WW8Num9z1"/>
    <w:rsid w:val="00521619"/>
    <w:rPr>
      <w:rFonts w:ascii="OpenSymbol" w:hAnsi="OpenSymbol" w:cs="OpenSymbol"/>
    </w:rPr>
  </w:style>
  <w:style w:type="character" w:customStyle="1" w:styleId="WW8Num10z0">
    <w:name w:val="WW8Num10z0"/>
    <w:rsid w:val="00521619"/>
    <w:rPr>
      <w:rFonts w:ascii="Symbol" w:hAnsi="Symbol"/>
    </w:rPr>
  </w:style>
  <w:style w:type="character" w:customStyle="1" w:styleId="WW8Num12z0">
    <w:name w:val="WW8Num12z0"/>
    <w:rsid w:val="00521619"/>
    <w:rPr>
      <w:rFonts w:ascii="Times New Roman" w:hAnsi="Times New Roman"/>
    </w:rPr>
  </w:style>
  <w:style w:type="character" w:customStyle="1" w:styleId="WW8Num13z0">
    <w:name w:val="WW8Num13z0"/>
    <w:rsid w:val="00521619"/>
    <w:rPr>
      <w:rFonts w:ascii="GOST type A" w:eastAsia="Times New Roman" w:hAnsi="GOST type A" w:cs="Times New Roman"/>
    </w:rPr>
  </w:style>
  <w:style w:type="character" w:customStyle="1" w:styleId="WW8Num13z1">
    <w:name w:val="WW8Num13z1"/>
    <w:rsid w:val="00521619"/>
    <w:rPr>
      <w:rFonts w:ascii="Courier New" w:hAnsi="Courier New" w:cs="Courier New"/>
    </w:rPr>
  </w:style>
  <w:style w:type="character" w:customStyle="1" w:styleId="WW8Num13z2">
    <w:name w:val="WW8Num13z2"/>
    <w:rsid w:val="00521619"/>
    <w:rPr>
      <w:rFonts w:ascii="Wingdings" w:hAnsi="Wingdings"/>
    </w:rPr>
  </w:style>
  <w:style w:type="character" w:customStyle="1" w:styleId="WW8Num13z3">
    <w:name w:val="WW8Num13z3"/>
    <w:rsid w:val="00521619"/>
    <w:rPr>
      <w:rFonts w:ascii="Symbol" w:hAnsi="Symbol"/>
    </w:rPr>
  </w:style>
  <w:style w:type="character" w:customStyle="1" w:styleId="WW8Num18z0">
    <w:name w:val="WW8Num18z0"/>
    <w:rsid w:val="00521619"/>
    <w:rPr>
      <w:rFonts w:ascii="Times New Roman" w:hAnsi="Times New Roman"/>
    </w:rPr>
  </w:style>
  <w:style w:type="character" w:customStyle="1" w:styleId="WW8Num19z1">
    <w:name w:val="WW8Num19z1"/>
    <w:rsid w:val="00521619"/>
    <w:rPr>
      <w:rFonts w:ascii="Times New Roman" w:eastAsia="Times New Roman" w:hAnsi="Times New Roman" w:cs="Times New Roman"/>
    </w:rPr>
  </w:style>
  <w:style w:type="character" w:customStyle="1" w:styleId="WW8Num21z0">
    <w:name w:val="WW8Num21z0"/>
    <w:rsid w:val="00521619"/>
    <w:rPr>
      <w:b/>
      <w:u w:val="single"/>
    </w:rPr>
  </w:style>
  <w:style w:type="character" w:customStyle="1" w:styleId="WW8Num24z0">
    <w:name w:val="WW8Num24z0"/>
    <w:rsid w:val="00521619"/>
    <w:rPr>
      <w:rFonts w:ascii="Symbol" w:eastAsia="Times New Roman" w:hAnsi="Symbol" w:cs="Times New Roman"/>
    </w:rPr>
  </w:style>
  <w:style w:type="character" w:customStyle="1" w:styleId="WW8Num24z1">
    <w:name w:val="WW8Num24z1"/>
    <w:rsid w:val="00521619"/>
    <w:rPr>
      <w:rFonts w:ascii="Courier New" w:hAnsi="Courier New" w:cs="Courier New"/>
    </w:rPr>
  </w:style>
  <w:style w:type="character" w:customStyle="1" w:styleId="WW8Num24z2">
    <w:name w:val="WW8Num24z2"/>
    <w:rsid w:val="00521619"/>
    <w:rPr>
      <w:rFonts w:ascii="Wingdings" w:hAnsi="Wingdings"/>
    </w:rPr>
  </w:style>
  <w:style w:type="character" w:customStyle="1" w:styleId="WW8Num24z3">
    <w:name w:val="WW8Num24z3"/>
    <w:rsid w:val="00521619"/>
    <w:rPr>
      <w:rFonts w:ascii="Symbol" w:hAnsi="Symbol"/>
    </w:rPr>
  </w:style>
  <w:style w:type="character" w:customStyle="1" w:styleId="WW8Num27z0">
    <w:name w:val="WW8Num27z0"/>
    <w:rsid w:val="00521619"/>
    <w:rPr>
      <w:rFonts w:ascii="Symbol" w:hAnsi="Symbol"/>
    </w:rPr>
  </w:style>
  <w:style w:type="character" w:customStyle="1" w:styleId="WW8Num27z1">
    <w:name w:val="WW8Num27z1"/>
    <w:rsid w:val="00521619"/>
    <w:rPr>
      <w:rFonts w:ascii="Courier New" w:hAnsi="Courier New" w:cs="Courier New"/>
    </w:rPr>
  </w:style>
  <w:style w:type="character" w:customStyle="1" w:styleId="WW8Num27z2">
    <w:name w:val="WW8Num27z2"/>
    <w:rsid w:val="00521619"/>
    <w:rPr>
      <w:rFonts w:ascii="Wingdings" w:hAnsi="Wingdings"/>
    </w:rPr>
  </w:style>
  <w:style w:type="character" w:customStyle="1" w:styleId="WW8Num32z0">
    <w:name w:val="WW8Num32z0"/>
    <w:rsid w:val="00521619"/>
    <w:rPr>
      <w:rFonts w:ascii="Times New Roman" w:eastAsia="Times New Roman" w:hAnsi="Times New Roman" w:cs="Times New Roman"/>
    </w:rPr>
  </w:style>
  <w:style w:type="character" w:customStyle="1" w:styleId="WW8Num32z1">
    <w:name w:val="WW8Num32z1"/>
    <w:rsid w:val="00521619"/>
    <w:rPr>
      <w:rFonts w:ascii="Courier New" w:hAnsi="Courier New"/>
    </w:rPr>
  </w:style>
  <w:style w:type="character" w:customStyle="1" w:styleId="WW8Num32z2">
    <w:name w:val="WW8Num32z2"/>
    <w:rsid w:val="00521619"/>
    <w:rPr>
      <w:rFonts w:ascii="Wingdings" w:hAnsi="Wingdings"/>
    </w:rPr>
  </w:style>
  <w:style w:type="character" w:customStyle="1" w:styleId="WW8Num32z3">
    <w:name w:val="WW8Num32z3"/>
    <w:rsid w:val="00521619"/>
    <w:rPr>
      <w:rFonts w:ascii="Symbol" w:hAnsi="Symbol"/>
    </w:rPr>
  </w:style>
  <w:style w:type="character" w:customStyle="1" w:styleId="WW8Num33z1">
    <w:name w:val="WW8Num33z1"/>
    <w:rsid w:val="00521619"/>
    <w:rPr>
      <w:rFonts w:ascii="Symbol" w:hAnsi="Symbol"/>
    </w:rPr>
  </w:style>
  <w:style w:type="character" w:customStyle="1" w:styleId="WW8Num37z0">
    <w:name w:val="WW8Num37z0"/>
    <w:rsid w:val="00521619"/>
    <w:rPr>
      <w:rFonts w:ascii="Symbol" w:hAnsi="Symbol"/>
    </w:rPr>
  </w:style>
  <w:style w:type="character" w:customStyle="1" w:styleId="WW8Num38z0">
    <w:name w:val="WW8Num38z0"/>
    <w:rsid w:val="00521619"/>
    <w:rPr>
      <w:rFonts w:ascii="Symbol" w:hAnsi="Symbol"/>
    </w:rPr>
  </w:style>
  <w:style w:type="character" w:customStyle="1" w:styleId="WW8Num38z1">
    <w:name w:val="WW8Num38z1"/>
    <w:rsid w:val="00521619"/>
    <w:rPr>
      <w:rFonts w:ascii="Courier New" w:hAnsi="Courier New" w:cs="Courier New"/>
    </w:rPr>
  </w:style>
  <w:style w:type="character" w:customStyle="1" w:styleId="WW8Num38z2">
    <w:name w:val="WW8Num38z2"/>
    <w:rsid w:val="00521619"/>
    <w:rPr>
      <w:rFonts w:ascii="Wingdings" w:hAnsi="Wingdings"/>
    </w:rPr>
  </w:style>
  <w:style w:type="character" w:customStyle="1" w:styleId="WW8Num42z0">
    <w:name w:val="WW8Num42z0"/>
    <w:rsid w:val="00521619"/>
    <w:rPr>
      <w:rFonts w:ascii="Times New Roman" w:eastAsia="Times New Roman" w:hAnsi="Times New Roman" w:cs="Times New Roman"/>
    </w:rPr>
  </w:style>
  <w:style w:type="character" w:customStyle="1" w:styleId="WW8Num42z1">
    <w:name w:val="WW8Num42z1"/>
    <w:rsid w:val="00521619"/>
    <w:rPr>
      <w:rFonts w:ascii="Symbol" w:hAnsi="Symbol"/>
    </w:rPr>
  </w:style>
  <w:style w:type="character" w:customStyle="1" w:styleId="WW8Num46z0">
    <w:name w:val="WW8Num46z0"/>
    <w:rsid w:val="00521619"/>
    <w:rPr>
      <w:rFonts w:ascii="Symbol" w:hAnsi="Symbol"/>
    </w:rPr>
  </w:style>
  <w:style w:type="character" w:customStyle="1" w:styleId="WW8Num46z1">
    <w:name w:val="WW8Num46z1"/>
    <w:rsid w:val="00521619"/>
    <w:rPr>
      <w:rFonts w:ascii="Courier New" w:hAnsi="Courier New" w:cs="Courier New"/>
    </w:rPr>
  </w:style>
  <w:style w:type="character" w:customStyle="1" w:styleId="WW8Num46z2">
    <w:name w:val="WW8Num46z2"/>
    <w:rsid w:val="00521619"/>
    <w:rPr>
      <w:rFonts w:ascii="Wingdings" w:hAnsi="Wingdings"/>
    </w:rPr>
  </w:style>
  <w:style w:type="character" w:customStyle="1" w:styleId="14">
    <w:name w:val="Основной шрифт абзаца1"/>
    <w:rsid w:val="00521619"/>
  </w:style>
  <w:style w:type="paragraph" w:customStyle="1" w:styleId="15">
    <w:name w:val="Заголовок1"/>
    <w:basedOn w:val="a9"/>
    <w:next w:val="aff9"/>
    <w:rsid w:val="00521619"/>
    <w:pPr>
      <w:keepNext/>
      <w:spacing w:before="240" w:after="120" w:line="240" w:lineRule="auto"/>
      <w:ind w:firstLine="0"/>
      <w:jc w:val="left"/>
    </w:pPr>
    <w:rPr>
      <w:rFonts w:eastAsia="Lucida Sans Unicode" w:cs="Mangal"/>
      <w:sz w:val="28"/>
      <w:szCs w:val="28"/>
      <w:lang w:eastAsia="ar-SA"/>
    </w:rPr>
  </w:style>
  <w:style w:type="paragraph" w:styleId="aff9">
    <w:name w:val="Body Text"/>
    <w:basedOn w:val="a9"/>
    <w:link w:val="affa"/>
    <w:rsid w:val="00521619"/>
    <w:pPr>
      <w:tabs>
        <w:tab w:val="left" w:pos="0"/>
      </w:tabs>
      <w:spacing w:line="240" w:lineRule="auto"/>
      <w:ind w:right="-851" w:firstLine="0"/>
      <w:jc w:val="left"/>
    </w:pPr>
    <w:rPr>
      <w:rFonts w:cs="Times New Roman"/>
      <w:i/>
      <w:sz w:val="24"/>
      <w:szCs w:val="20"/>
      <w:u w:val="single"/>
      <w:lang w:eastAsia="ar-SA"/>
    </w:rPr>
  </w:style>
  <w:style w:type="character" w:customStyle="1" w:styleId="affa">
    <w:name w:val="Основной текст Знак"/>
    <w:link w:val="aff9"/>
    <w:rsid w:val="00521619"/>
    <w:rPr>
      <w:rFonts w:ascii="Arial" w:hAnsi="Arial"/>
      <w:i/>
      <w:sz w:val="24"/>
      <w:u w:val="single"/>
      <w:lang w:eastAsia="ar-SA"/>
    </w:rPr>
  </w:style>
  <w:style w:type="paragraph" w:styleId="affb">
    <w:name w:val="List"/>
    <w:basedOn w:val="aff9"/>
    <w:rsid w:val="00521619"/>
    <w:rPr>
      <w:rFonts w:cs="Mangal"/>
    </w:rPr>
  </w:style>
  <w:style w:type="paragraph" w:customStyle="1" w:styleId="16">
    <w:name w:val="Название1"/>
    <w:basedOn w:val="a9"/>
    <w:rsid w:val="00521619"/>
    <w:pPr>
      <w:suppressLineNumbers/>
      <w:spacing w:before="120" w:after="120" w:line="240" w:lineRule="auto"/>
      <w:ind w:firstLine="0"/>
      <w:jc w:val="left"/>
    </w:pPr>
    <w:rPr>
      <w:rFonts w:cs="Mangal"/>
      <w:i/>
      <w:iCs/>
      <w:sz w:val="20"/>
      <w:lang w:eastAsia="ar-SA"/>
    </w:rPr>
  </w:style>
  <w:style w:type="paragraph" w:customStyle="1" w:styleId="17">
    <w:name w:val="Указатель1"/>
    <w:basedOn w:val="a9"/>
    <w:rsid w:val="00521619"/>
    <w:pPr>
      <w:suppressLineNumbers/>
      <w:spacing w:line="240" w:lineRule="auto"/>
      <w:ind w:firstLine="0"/>
      <w:jc w:val="left"/>
    </w:pPr>
    <w:rPr>
      <w:rFonts w:cs="Mangal"/>
      <w:sz w:val="24"/>
      <w:lang w:eastAsia="ar-SA"/>
    </w:rPr>
  </w:style>
  <w:style w:type="paragraph" w:styleId="affc">
    <w:name w:val="Title"/>
    <w:basedOn w:val="a9"/>
    <w:next w:val="affd"/>
    <w:link w:val="affe"/>
    <w:qFormat/>
    <w:rsid w:val="00521619"/>
    <w:pPr>
      <w:spacing w:before="240" w:after="60" w:line="240" w:lineRule="auto"/>
      <w:ind w:firstLine="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ffe">
    <w:name w:val="Заголовок Знак"/>
    <w:link w:val="affc"/>
    <w:rsid w:val="00521619"/>
    <w:rPr>
      <w:rFonts w:ascii="Cambria" w:hAnsi="Cambria"/>
      <w:b/>
      <w:bCs/>
      <w:kern w:val="28"/>
      <w:sz w:val="32"/>
      <w:szCs w:val="32"/>
    </w:rPr>
  </w:style>
  <w:style w:type="paragraph" w:styleId="affd">
    <w:name w:val="Subtitle"/>
    <w:basedOn w:val="a9"/>
    <w:next w:val="aff9"/>
    <w:link w:val="afff"/>
    <w:qFormat/>
    <w:rsid w:val="00521619"/>
    <w:pPr>
      <w:spacing w:after="60" w:line="240" w:lineRule="auto"/>
      <w:ind w:firstLine="0"/>
      <w:jc w:val="center"/>
      <w:outlineLvl w:val="1"/>
    </w:pPr>
    <w:rPr>
      <w:rFonts w:ascii="Cambria" w:hAnsi="Cambria" w:cs="Times New Roman"/>
      <w:sz w:val="24"/>
    </w:rPr>
  </w:style>
  <w:style w:type="character" w:customStyle="1" w:styleId="afff">
    <w:name w:val="Подзаголовок Знак"/>
    <w:link w:val="affd"/>
    <w:rsid w:val="00521619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9"/>
    <w:rsid w:val="00521619"/>
    <w:pPr>
      <w:spacing w:line="240" w:lineRule="auto"/>
      <w:ind w:left="851" w:firstLine="0"/>
      <w:jc w:val="left"/>
    </w:pPr>
    <w:rPr>
      <w:rFonts w:ascii="Courier New" w:hAnsi="Courier New" w:cs="Times New Roman"/>
      <w:sz w:val="24"/>
      <w:lang w:eastAsia="ar-SA"/>
    </w:rPr>
  </w:style>
  <w:style w:type="paragraph" w:customStyle="1" w:styleId="18">
    <w:name w:val="Цитата1"/>
    <w:basedOn w:val="a9"/>
    <w:rsid w:val="00521619"/>
    <w:pPr>
      <w:spacing w:line="240" w:lineRule="auto"/>
      <w:ind w:left="567" w:right="140" w:firstLine="0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211">
    <w:name w:val="Основной текст 21"/>
    <w:basedOn w:val="a9"/>
    <w:rsid w:val="00521619"/>
    <w:pPr>
      <w:spacing w:line="240" w:lineRule="auto"/>
      <w:ind w:right="284" w:firstLine="0"/>
      <w:jc w:val="center"/>
    </w:pPr>
    <w:rPr>
      <w:rFonts w:ascii="Times New Roman" w:hAnsi="Times New Roman" w:cs="Times New Roman"/>
      <w:sz w:val="28"/>
      <w:lang w:eastAsia="ar-SA"/>
    </w:rPr>
  </w:style>
  <w:style w:type="paragraph" w:customStyle="1" w:styleId="220">
    <w:name w:val="Основной текст 22"/>
    <w:basedOn w:val="a9"/>
    <w:rsid w:val="00521619"/>
    <w:pPr>
      <w:spacing w:line="240" w:lineRule="auto"/>
      <w:ind w:firstLine="567"/>
      <w:jc w:val="left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212">
    <w:name w:val="Список 21"/>
    <w:basedOn w:val="a9"/>
    <w:rsid w:val="00521619"/>
    <w:pPr>
      <w:widowControl w:val="0"/>
      <w:autoSpaceDE w:val="0"/>
      <w:spacing w:line="240" w:lineRule="auto"/>
      <w:ind w:left="566" w:hanging="283"/>
      <w:jc w:val="left"/>
    </w:pPr>
    <w:rPr>
      <w:rFonts w:ascii="Times New Roman" w:hAnsi="Times New Roman" w:cs="Times New Roman"/>
      <w:sz w:val="20"/>
      <w:szCs w:val="20"/>
      <w:lang w:eastAsia="ar-SA"/>
    </w:rPr>
  </w:style>
  <w:style w:type="paragraph" w:customStyle="1" w:styleId="310">
    <w:name w:val="Основной текст 31"/>
    <w:basedOn w:val="a9"/>
    <w:rsid w:val="00521619"/>
    <w:pPr>
      <w:overflowPunct w:val="0"/>
      <w:autoSpaceDE w:val="0"/>
      <w:spacing w:line="240" w:lineRule="auto"/>
      <w:ind w:firstLine="0"/>
      <w:textAlignment w:val="baseline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Arial">
    <w:name w:val="Обычный + Arial"/>
    <w:basedOn w:val="a9"/>
    <w:rsid w:val="00521619"/>
    <w:pPr>
      <w:spacing w:line="312" w:lineRule="auto"/>
      <w:ind w:firstLine="0"/>
    </w:pPr>
    <w:rPr>
      <w:szCs w:val="22"/>
      <w:lang w:eastAsia="ar-SA"/>
    </w:rPr>
  </w:style>
  <w:style w:type="paragraph" w:customStyle="1" w:styleId="32">
    <w:name w:val="Текст3"/>
    <w:basedOn w:val="a9"/>
    <w:rsid w:val="00521619"/>
    <w:pPr>
      <w:spacing w:line="240" w:lineRule="auto"/>
      <w:ind w:firstLine="720"/>
    </w:pPr>
    <w:rPr>
      <w:rFonts w:ascii="Courier New" w:hAnsi="Courier New" w:cs="Times New Roman"/>
      <w:sz w:val="20"/>
      <w:szCs w:val="20"/>
      <w:lang w:eastAsia="ar-SA"/>
    </w:rPr>
  </w:style>
  <w:style w:type="paragraph" w:customStyle="1" w:styleId="BodyText21">
    <w:name w:val="Body Text 21"/>
    <w:basedOn w:val="a9"/>
    <w:rsid w:val="00521619"/>
    <w:pPr>
      <w:spacing w:line="240" w:lineRule="auto"/>
      <w:ind w:firstLine="567"/>
      <w:jc w:val="left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ConsTitle">
    <w:name w:val="ConsTitle"/>
    <w:rsid w:val="00521619"/>
    <w:pPr>
      <w:suppressAutoHyphens/>
      <w:overflowPunct w:val="0"/>
      <w:autoSpaceDE w:val="0"/>
      <w:textAlignment w:val="baseline"/>
    </w:pPr>
    <w:rPr>
      <w:rFonts w:ascii="Arial" w:eastAsia="Arial" w:hAnsi="Arial"/>
      <w:b/>
      <w:sz w:val="16"/>
      <w:lang w:eastAsia="ar-SA"/>
    </w:rPr>
  </w:style>
  <w:style w:type="paragraph" w:styleId="afff0">
    <w:name w:val="Normal (Web)"/>
    <w:basedOn w:val="a9"/>
    <w:uiPriority w:val="99"/>
    <w:rsid w:val="00521619"/>
    <w:pPr>
      <w:spacing w:before="280" w:after="280" w:line="240" w:lineRule="auto"/>
      <w:ind w:firstLine="0"/>
      <w:jc w:val="left"/>
    </w:pPr>
    <w:rPr>
      <w:rFonts w:ascii="Times New Roman" w:hAnsi="Times New Roman" w:cs="Times New Roman"/>
      <w:sz w:val="24"/>
      <w:lang w:eastAsia="ar-SA"/>
    </w:rPr>
  </w:style>
  <w:style w:type="paragraph" w:customStyle="1" w:styleId="afff1">
    <w:name w:val="Обыч_мой"/>
    <w:basedOn w:val="a9"/>
    <w:rsid w:val="00521619"/>
    <w:pPr>
      <w:ind w:firstLine="855"/>
      <w:jc w:val="left"/>
    </w:pPr>
    <w:rPr>
      <w:rFonts w:ascii="Times New Roman" w:hAnsi="Times New Roman" w:cs="Wingdings"/>
      <w:sz w:val="28"/>
      <w:szCs w:val="28"/>
      <w:lang w:eastAsia="ar-SA"/>
    </w:rPr>
  </w:style>
  <w:style w:type="paragraph" w:customStyle="1" w:styleId="Section2">
    <w:name w:val="Section2"/>
    <w:basedOn w:val="a9"/>
    <w:next w:val="a9"/>
    <w:rsid w:val="00521619"/>
    <w:pPr>
      <w:widowControl w:val="0"/>
      <w:suppressAutoHyphens/>
      <w:spacing w:before="240" w:after="240" w:line="100" w:lineRule="atLeast"/>
      <w:ind w:left="170" w:right="170" w:firstLine="0"/>
      <w:jc w:val="center"/>
    </w:pPr>
    <w:rPr>
      <w:rFonts w:ascii="Times New Roman" w:eastAsia="Andale Sans UI" w:hAnsi="Times New Roman" w:cs="Times New Roman"/>
      <w:b/>
      <w:color w:val="000000"/>
      <w:kern w:val="1"/>
      <w:sz w:val="24"/>
      <w:lang w:eastAsia="ar-SA"/>
    </w:rPr>
  </w:style>
  <w:style w:type="paragraph" w:customStyle="1" w:styleId="Section1">
    <w:name w:val="Section1"/>
    <w:basedOn w:val="a9"/>
    <w:next w:val="Section2"/>
    <w:rsid w:val="00521619"/>
    <w:pPr>
      <w:spacing w:before="240" w:after="240" w:line="240" w:lineRule="auto"/>
      <w:ind w:left="170" w:right="170" w:firstLine="0"/>
      <w:jc w:val="center"/>
    </w:pPr>
    <w:rPr>
      <w:rFonts w:ascii="Times New Roman" w:hAnsi="Times New Roman" w:cs="Times New Roman"/>
      <w:b/>
      <w:caps/>
      <w:color w:val="000000"/>
      <w:sz w:val="24"/>
      <w:lang w:eastAsia="ar-SA"/>
    </w:rPr>
  </w:style>
  <w:style w:type="paragraph" w:customStyle="1" w:styleId="19">
    <w:name w:val="Текст1"/>
    <w:basedOn w:val="a9"/>
    <w:rsid w:val="00521619"/>
    <w:pPr>
      <w:spacing w:line="240" w:lineRule="auto"/>
      <w:ind w:firstLine="0"/>
      <w:jc w:val="left"/>
    </w:pPr>
    <w:rPr>
      <w:rFonts w:ascii="Courier New" w:hAnsi="Courier New"/>
      <w:sz w:val="20"/>
      <w:szCs w:val="20"/>
      <w:lang w:eastAsia="ar-SA"/>
    </w:rPr>
  </w:style>
  <w:style w:type="paragraph" w:customStyle="1" w:styleId="23">
    <w:name w:val="Текст2"/>
    <w:basedOn w:val="a9"/>
    <w:rsid w:val="00521619"/>
    <w:pPr>
      <w:spacing w:line="240" w:lineRule="auto"/>
      <w:ind w:firstLine="0"/>
      <w:jc w:val="left"/>
    </w:pPr>
    <w:rPr>
      <w:rFonts w:ascii="Courier New" w:hAnsi="Courier New"/>
      <w:sz w:val="20"/>
      <w:szCs w:val="20"/>
      <w:lang w:eastAsia="ar-SA"/>
    </w:rPr>
  </w:style>
  <w:style w:type="paragraph" w:customStyle="1" w:styleId="1a">
    <w:name w:val="Текст примечания1"/>
    <w:basedOn w:val="a9"/>
    <w:rsid w:val="00521619"/>
    <w:pPr>
      <w:widowControl w:val="0"/>
      <w:suppressAutoHyphens/>
      <w:spacing w:line="240" w:lineRule="auto"/>
      <w:ind w:firstLine="0"/>
      <w:jc w:val="left"/>
    </w:pPr>
    <w:rPr>
      <w:rFonts w:ascii="Times New Roman" w:eastAsia="Andale Sans UI" w:hAnsi="Times New Roman" w:cs="Times New Roman"/>
      <w:kern w:val="1"/>
      <w:sz w:val="20"/>
      <w:szCs w:val="20"/>
      <w:lang w:eastAsia="ar-SA"/>
    </w:rPr>
  </w:style>
  <w:style w:type="paragraph" w:customStyle="1" w:styleId="afff2">
    <w:name w:val="Содержимое таблицы"/>
    <w:basedOn w:val="a9"/>
    <w:rsid w:val="00521619"/>
    <w:pPr>
      <w:suppressLineNumbers/>
      <w:spacing w:line="240" w:lineRule="auto"/>
      <w:ind w:firstLine="0"/>
      <w:jc w:val="left"/>
    </w:pPr>
    <w:rPr>
      <w:rFonts w:ascii="Courier New" w:hAnsi="Courier New" w:cs="Times New Roman"/>
      <w:sz w:val="24"/>
      <w:lang w:eastAsia="ar-SA"/>
    </w:rPr>
  </w:style>
  <w:style w:type="paragraph" w:customStyle="1" w:styleId="afff3">
    <w:name w:val="Заголовок таблицы"/>
    <w:basedOn w:val="afff2"/>
    <w:rsid w:val="00521619"/>
    <w:pPr>
      <w:jc w:val="center"/>
    </w:pPr>
    <w:rPr>
      <w:b/>
      <w:bCs/>
    </w:rPr>
  </w:style>
  <w:style w:type="paragraph" w:customStyle="1" w:styleId="afff4">
    <w:name w:val="Содержимое врезки"/>
    <w:basedOn w:val="aff9"/>
    <w:rsid w:val="00521619"/>
  </w:style>
  <w:style w:type="character" w:styleId="afff5">
    <w:name w:val="footnote reference"/>
    <w:rsid w:val="00521619"/>
    <w:rPr>
      <w:vertAlign w:val="superscript"/>
    </w:rPr>
  </w:style>
  <w:style w:type="paragraph" w:customStyle="1" w:styleId="afff6">
    <w:name w:val="Îáû÷íûé"/>
    <w:rsid w:val="00521619"/>
    <w:pPr>
      <w:widowControl w:val="0"/>
    </w:pPr>
  </w:style>
  <w:style w:type="paragraph" w:customStyle="1" w:styleId="1b">
    <w:name w:val="заголовок 1"/>
    <w:basedOn w:val="a9"/>
    <w:next w:val="a9"/>
    <w:rsid w:val="00521619"/>
    <w:pPr>
      <w:keepNext/>
      <w:spacing w:line="240" w:lineRule="auto"/>
      <w:ind w:firstLine="992"/>
    </w:pPr>
    <w:rPr>
      <w:rFonts w:cs="Times New Roman"/>
      <w:b/>
      <w:caps/>
      <w:sz w:val="24"/>
      <w:szCs w:val="20"/>
    </w:rPr>
  </w:style>
  <w:style w:type="character" w:customStyle="1" w:styleId="110">
    <w:name w:val="Заголовок 11"/>
    <w:aliases w:val="Заголовок 1 Знак Знак"/>
    <w:rsid w:val="00521619"/>
    <w:rPr>
      <w:rFonts w:ascii="Arial" w:hAnsi="Arial" w:cs="Arial"/>
      <w:b/>
      <w:bCs/>
      <w:caps/>
      <w:kern w:val="32"/>
      <w:sz w:val="28"/>
      <w:szCs w:val="28"/>
      <w:lang w:val="ru-RU" w:eastAsia="ru-RU" w:bidi="ar-SA"/>
    </w:rPr>
  </w:style>
  <w:style w:type="paragraph" w:customStyle="1" w:styleId="-2">
    <w:name w:val="УГТП-Заголовок 2"/>
    <w:basedOn w:val="a9"/>
    <w:rsid w:val="00521619"/>
    <w:pPr>
      <w:spacing w:before="240" w:line="240" w:lineRule="auto"/>
      <w:ind w:left="284" w:right="284" w:firstLine="562"/>
      <w:jc w:val="left"/>
    </w:pPr>
    <w:rPr>
      <w:b/>
      <w:sz w:val="24"/>
      <w:szCs w:val="28"/>
    </w:rPr>
  </w:style>
  <w:style w:type="paragraph" w:customStyle="1" w:styleId="Arial12">
    <w:name w:val="Стиль Arial 12 пт Черный По ширине"/>
    <w:basedOn w:val="a9"/>
    <w:link w:val="Arial120"/>
    <w:rsid w:val="00521619"/>
    <w:pPr>
      <w:spacing w:after="60" w:line="240" w:lineRule="auto"/>
      <w:ind w:left="-284" w:firstLine="680"/>
    </w:pPr>
    <w:rPr>
      <w:rFonts w:cs="Times New Roman"/>
      <w:color w:val="000000"/>
      <w:sz w:val="24"/>
    </w:rPr>
  </w:style>
  <w:style w:type="character" w:customStyle="1" w:styleId="Arial120">
    <w:name w:val="Стиль Arial 12 пт Черный По ширине Знак"/>
    <w:link w:val="Arial12"/>
    <w:rsid w:val="00521619"/>
    <w:rPr>
      <w:rFonts w:ascii="Arial" w:hAnsi="Arial"/>
      <w:color w:val="000000"/>
      <w:sz w:val="24"/>
      <w:szCs w:val="24"/>
    </w:rPr>
  </w:style>
  <w:style w:type="paragraph" w:customStyle="1" w:styleId="TitleProject">
    <w:name w:val="TitleProject"/>
    <w:basedOn w:val="a9"/>
    <w:rsid w:val="00521619"/>
    <w:pPr>
      <w:spacing w:line="240" w:lineRule="auto"/>
      <w:ind w:left="142" w:firstLine="0"/>
      <w:jc w:val="center"/>
    </w:pPr>
    <w:rPr>
      <w:rFonts w:cs="Times New Roman"/>
      <w:b/>
      <w:sz w:val="32"/>
      <w:szCs w:val="20"/>
    </w:rPr>
  </w:style>
  <w:style w:type="paragraph" w:customStyle="1" w:styleId="afff7">
    <w:name w:val="ВНП Список маркированный"/>
    <w:basedOn w:val="ad"/>
    <w:link w:val="afff8"/>
    <w:rsid w:val="00521619"/>
    <w:pPr>
      <w:tabs>
        <w:tab w:val="left" w:pos="850"/>
        <w:tab w:val="right" w:leader="dot" w:pos="9345"/>
      </w:tabs>
      <w:ind w:firstLine="0"/>
    </w:pPr>
    <w:rPr>
      <w:bCs/>
      <w:noProof/>
      <w:szCs w:val="22"/>
    </w:rPr>
  </w:style>
  <w:style w:type="character" w:customStyle="1" w:styleId="afff8">
    <w:name w:val="ВНП Список маркированный Знак"/>
    <w:link w:val="afff7"/>
    <w:rsid w:val="00521619"/>
    <w:rPr>
      <w:rFonts w:ascii="Arial" w:hAnsi="Arial" w:cs="Arial"/>
      <w:bCs/>
      <w:noProof/>
      <w:sz w:val="22"/>
      <w:szCs w:val="22"/>
    </w:rPr>
  </w:style>
  <w:style w:type="paragraph" w:customStyle="1" w:styleId="-0">
    <w:name w:val="Поясни-поясни"/>
    <w:basedOn w:val="a9"/>
    <w:link w:val="-1"/>
    <w:rsid w:val="00521619"/>
    <w:pPr>
      <w:tabs>
        <w:tab w:val="num" w:pos="1211"/>
      </w:tabs>
      <w:ind w:right="707" w:firstLine="851"/>
    </w:pPr>
    <w:rPr>
      <w:rFonts w:cs="Times New Roman"/>
      <w:bCs/>
      <w:szCs w:val="22"/>
    </w:rPr>
  </w:style>
  <w:style w:type="character" w:customStyle="1" w:styleId="af4">
    <w:name w:val="ВНП Заголовок главы Знак"/>
    <w:link w:val="a3"/>
    <w:rsid w:val="00521619"/>
    <w:rPr>
      <w:rFonts w:ascii="Arial" w:hAnsi="Arial" w:cs="Arial"/>
      <w:b/>
      <w:sz w:val="22"/>
      <w:szCs w:val="24"/>
    </w:rPr>
  </w:style>
  <w:style w:type="character" w:customStyle="1" w:styleId="-1">
    <w:name w:val="Поясни-поясни Знак"/>
    <w:link w:val="-0"/>
    <w:rsid w:val="00521619"/>
    <w:rPr>
      <w:rFonts w:ascii="Arial" w:hAnsi="Arial"/>
      <w:bCs/>
      <w:sz w:val="22"/>
      <w:szCs w:val="22"/>
    </w:rPr>
  </w:style>
  <w:style w:type="paragraph" w:customStyle="1" w:styleId="1c">
    <w:name w:val="заголовок 1 Знак Знак Знак Знак Знак"/>
    <w:basedOn w:val="a9"/>
    <w:rsid w:val="00521619"/>
    <w:pPr>
      <w:spacing w:after="160" w:line="240" w:lineRule="exact"/>
      <w:ind w:firstLine="0"/>
      <w:jc w:val="lef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afff9">
    <w:name w:val="Осн_текст"/>
    <w:basedOn w:val="a9"/>
    <w:rsid w:val="00521619"/>
    <w:pPr>
      <w:ind w:left="227"/>
    </w:pPr>
  </w:style>
  <w:style w:type="paragraph" w:styleId="afffa">
    <w:name w:val="Document Map"/>
    <w:basedOn w:val="a9"/>
    <w:link w:val="afffb"/>
    <w:rsid w:val="00521619"/>
    <w:pPr>
      <w:shd w:val="clear" w:color="auto" w:fill="000080"/>
      <w:spacing w:line="240" w:lineRule="auto"/>
      <w:ind w:left="284" w:right="284"/>
    </w:pPr>
    <w:rPr>
      <w:rFonts w:ascii="Tahoma" w:hAnsi="Tahoma" w:cs="Times New Roman"/>
      <w:sz w:val="28"/>
      <w:szCs w:val="20"/>
    </w:rPr>
  </w:style>
  <w:style w:type="character" w:customStyle="1" w:styleId="afffb">
    <w:name w:val="Схема документа Знак"/>
    <w:link w:val="afffa"/>
    <w:rsid w:val="00521619"/>
    <w:rPr>
      <w:rFonts w:ascii="Tahoma" w:hAnsi="Tahoma"/>
      <w:sz w:val="28"/>
      <w:shd w:val="clear" w:color="auto" w:fill="000080"/>
    </w:rPr>
  </w:style>
  <w:style w:type="paragraph" w:customStyle="1" w:styleId="1d">
    <w:name w:val="Знак Знак1 Знак Знак Знак Знак Знак Знак Знак Знак Знак Знак"/>
    <w:basedOn w:val="a9"/>
    <w:rsid w:val="00521619"/>
    <w:pPr>
      <w:spacing w:line="240" w:lineRule="auto"/>
      <w:ind w:firstLine="0"/>
      <w:jc w:val="left"/>
    </w:pPr>
    <w:rPr>
      <w:rFonts w:ascii="Times New Roman" w:hAnsi="Times New Roman" w:cs="Times New Roman"/>
      <w:sz w:val="28"/>
      <w:szCs w:val="20"/>
    </w:rPr>
  </w:style>
  <w:style w:type="paragraph" w:customStyle="1" w:styleId="afffc">
    <w:name w:val="Пояснительная"/>
    <w:basedOn w:val="a9"/>
    <w:link w:val="afffd"/>
    <w:rsid w:val="00521619"/>
    <w:pPr>
      <w:ind w:left="284" w:right="565" w:firstLine="567"/>
      <w:outlineLvl w:val="0"/>
    </w:pPr>
    <w:rPr>
      <w:rFonts w:cs="Times New Roman"/>
      <w:color w:val="000000"/>
      <w:szCs w:val="22"/>
    </w:rPr>
  </w:style>
  <w:style w:type="character" w:customStyle="1" w:styleId="afffd">
    <w:name w:val="Пояснительная Знак"/>
    <w:link w:val="afffc"/>
    <w:rsid w:val="00521619"/>
    <w:rPr>
      <w:rFonts w:ascii="Arial" w:hAnsi="Arial"/>
      <w:color w:val="000000"/>
      <w:sz w:val="22"/>
      <w:szCs w:val="22"/>
    </w:rPr>
  </w:style>
  <w:style w:type="paragraph" w:styleId="afffe">
    <w:name w:val="footnote text"/>
    <w:basedOn w:val="a9"/>
    <w:link w:val="affff"/>
    <w:rsid w:val="00521619"/>
    <w:pPr>
      <w:spacing w:line="240" w:lineRule="auto"/>
      <w:ind w:firstLine="0"/>
      <w:jc w:val="left"/>
    </w:pPr>
    <w:rPr>
      <w:rFonts w:cs="Times New Roman"/>
      <w:sz w:val="20"/>
      <w:szCs w:val="20"/>
    </w:rPr>
  </w:style>
  <w:style w:type="character" w:customStyle="1" w:styleId="affff">
    <w:name w:val="Текст сноски Знак"/>
    <w:link w:val="afffe"/>
    <w:rsid w:val="00521619"/>
    <w:rPr>
      <w:rFonts w:ascii="Arial" w:hAnsi="Arial"/>
    </w:rPr>
  </w:style>
  <w:style w:type="paragraph" w:styleId="24">
    <w:name w:val="Body Text Indent 2"/>
    <w:basedOn w:val="a9"/>
    <w:link w:val="25"/>
    <w:rsid w:val="00521619"/>
    <w:pPr>
      <w:spacing w:after="120" w:line="480" w:lineRule="auto"/>
      <w:ind w:left="283" w:firstLine="0"/>
      <w:jc w:val="left"/>
    </w:pPr>
    <w:rPr>
      <w:rFonts w:cs="Times New Roman"/>
      <w:sz w:val="20"/>
    </w:rPr>
  </w:style>
  <w:style w:type="character" w:customStyle="1" w:styleId="25">
    <w:name w:val="Основной текст с отступом 2 Знак"/>
    <w:link w:val="24"/>
    <w:rsid w:val="00521619"/>
    <w:rPr>
      <w:rFonts w:ascii="Arial" w:hAnsi="Arial"/>
      <w:szCs w:val="24"/>
    </w:rPr>
  </w:style>
  <w:style w:type="paragraph" w:customStyle="1" w:styleId="style13200347350000000856msonormal">
    <w:name w:val="style_13200347350000000856msonormal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 w:cs="Times New Roman"/>
      <w:sz w:val="24"/>
    </w:rPr>
  </w:style>
  <w:style w:type="character" w:customStyle="1" w:styleId="ae">
    <w:name w:val="ВНП Обычный текст Знак"/>
    <w:link w:val="ad"/>
    <w:rsid w:val="00521619"/>
    <w:rPr>
      <w:rFonts w:ascii="Arial" w:hAnsi="Arial" w:cs="Arial"/>
      <w:sz w:val="22"/>
      <w:szCs w:val="24"/>
    </w:rPr>
  </w:style>
  <w:style w:type="character" w:customStyle="1" w:styleId="af3">
    <w:name w:val="ВНП Заголовок раздела Знак"/>
    <w:link w:val="a2"/>
    <w:rsid w:val="00521619"/>
    <w:rPr>
      <w:rFonts w:ascii="Arial" w:hAnsi="Arial" w:cs="Arial"/>
      <w:b/>
      <w:caps/>
      <w:sz w:val="22"/>
      <w:szCs w:val="24"/>
    </w:rPr>
  </w:style>
  <w:style w:type="character" w:customStyle="1" w:styleId="af2">
    <w:name w:val="ВНП Заголовок Знак"/>
    <w:link w:val="af1"/>
    <w:rsid w:val="00521619"/>
    <w:rPr>
      <w:rFonts w:ascii="Arial" w:hAnsi="Arial" w:cs="Arial"/>
      <w:b/>
      <w:caps/>
      <w:sz w:val="22"/>
      <w:szCs w:val="24"/>
    </w:rPr>
  </w:style>
  <w:style w:type="paragraph" w:styleId="92">
    <w:name w:val="toc 9"/>
    <w:basedOn w:val="a9"/>
    <w:next w:val="a9"/>
    <w:autoRedefine/>
    <w:rsid w:val="00521619"/>
    <w:pPr>
      <w:spacing w:line="240" w:lineRule="auto"/>
      <w:ind w:left="1400" w:firstLine="0"/>
      <w:jc w:val="left"/>
    </w:pPr>
    <w:rPr>
      <w:rFonts w:ascii="Times New Roman" w:hAnsi="Times New Roman" w:cs="Times New Roman"/>
      <w:sz w:val="20"/>
      <w:szCs w:val="20"/>
    </w:rPr>
  </w:style>
  <w:style w:type="character" w:styleId="affff0">
    <w:name w:val="annotation reference"/>
    <w:rsid w:val="00521619"/>
    <w:rPr>
      <w:sz w:val="16"/>
      <w:szCs w:val="16"/>
    </w:rPr>
  </w:style>
  <w:style w:type="paragraph" w:styleId="affff1">
    <w:name w:val="annotation text"/>
    <w:basedOn w:val="a9"/>
    <w:link w:val="affff2"/>
    <w:rsid w:val="00521619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fff2">
    <w:name w:val="Текст примечания Знак"/>
    <w:link w:val="affff1"/>
    <w:rsid w:val="00521619"/>
    <w:rPr>
      <w:rFonts w:ascii="Arial" w:hAnsi="Arial" w:cs="Arial"/>
    </w:rPr>
  </w:style>
  <w:style w:type="paragraph" w:styleId="affff3">
    <w:name w:val="annotation subject"/>
    <w:basedOn w:val="affff1"/>
    <w:next w:val="affff1"/>
    <w:link w:val="affff4"/>
    <w:rsid w:val="00521619"/>
    <w:rPr>
      <w:b/>
      <w:bCs/>
    </w:rPr>
  </w:style>
  <w:style w:type="character" w:customStyle="1" w:styleId="affff4">
    <w:name w:val="Тема примечания Знак"/>
    <w:link w:val="affff3"/>
    <w:rsid w:val="00521619"/>
    <w:rPr>
      <w:rFonts w:ascii="Arial" w:hAnsi="Arial" w:cs="Arial"/>
      <w:b/>
      <w:bCs/>
    </w:rPr>
  </w:style>
  <w:style w:type="character" w:styleId="affff5">
    <w:name w:val="FollowedHyperlink"/>
    <w:rsid w:val="00521619"/>
    <w:rPr>
      <w:color w:val="800080"/>
      <w:u w:val="single"/>
    </w:rPr>
  </w:style>
  <w:style w:type="paragraph" w:customStyle="1" w:styleId="font5">
    <w:name w:val="font5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szCs w:val="22"/>
    </w:rPr>
  </w:style>
  <w:style w:type="paragraph" w:customStyle="1" w:styleId="font6">
    <w:name w:val="font6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font7">
    <w:name w:val="font7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b/>
      <w:bCs/>
      <w:sz w:val="24"/>
    </w:rPr>
  </w:style>
  <w:style w:type="paragraph" w:customStyle="1" w:styleId="font8">
    <w:name w:val="font8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sz w:val="24"/>
    </w:rPr>
  </w:style>
  <w:style w:type="paragraph" w:customStyle="1" w:styleId="font9">
    <w:name w:val="font9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sz w:val="14"/>
      <w:szCs w:val="14"/>
    </w:rPr>
  </w:style>
  <w:style w:type="paragraph" w:customStyle="1" w:styleId="xl65">
    <w:name w:val="xl65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66">
    <w:name w:val="xl66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67">
    <w:name w:val="xl67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68">
    <w:name w:val="xl68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Cs w:val="22"/>
    </w:rPr>
  </w:style>
  <w:style w:type="paragraph" w:customStyle="1" w:styleId="xl69">
    <w:name w:val="xl69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70">
    <w:name w:val="xl70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71">
    <w:name w:val="xl71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72">
    <w:name w:val="xl72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73">
    <w:name w:val="xl73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74">
    <w:name w:val="xl74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75">
    <w:name w:val="xl75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76">
    <w:name w:val="xl76"/>
    <w:basedOn w:val="a9"/>
    <w:rsid w:val="0052161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77">
    <w:name w:val="xl77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78">
    <w:name w:val="xl78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Cs w:val="22"/>
    </w:rPr>
  </w:style>
  <w:style w:type="paragraph" w:customStyle="1" w:styleId="xl79">
    <w:name w:val="xl79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i/>
      <w:iCs/>
      <w:sz w:val="24"/>
    </w:rPr>
  </w:style>
  <w:style w:type="paragraph" w:customStyle="1" w:styleId="xl80">
    <w:name w:val="xl80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81">
    <w:name w:val="xl81"/>
    <w:basedOn w:val="a9"/>
    <w:rsid w:val="0052161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82">
    <w:name w:val="xl82"/>
    <w:basedOn w:val="a9"/>
    <w:rsid w:val="0052161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83">
    <w:name w:val="xl83"/>
    <w:basedOn w:val="a9"/>
    <w:rsid w:val="0052161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84">
    <w:name w:val="xl84"/>
    <w:basedOn w:val="a9"/>
    <w:rsid w:val="0052161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85">
    <w:name w:val="xl85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86">
    <w:name w:val="xl86"/>
    <w:basedOn w:val="a9"/>
    <w:rsid w:val="0052161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87">
    <w:name w:val="xl87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88">
    <w:name w:val="xl88"/>
    <w:basedOn w:val="a9"/>
    <w:rsid w:val="0052161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89">
    <w:name w:val="xl89"/>
    <w:basedOn w:val="a9"/>
    <w:rsid w:val="005216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90">
    <w:name w:val="xl90"/>
    <w:basedOn w:val="a9"/>
    <w:rsid w:val="0052161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91">
    <w:name w:val="xl91"/>
    <w:basedOn w:val="a9"/>
    <w:rsid w:val="005216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92">
    <w:name w:val="xl92"/>
    <w:basedOn w:val="a9"/>
    <w:rsid w:val="005216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93">
    <w:name w:val="xl93"/>
    <w:basedOn w:val="a9"/>
    <w:rsid w:val="005216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94">
    <w:name w:val="xl94"/>
    <w:basedOn w:val="a9"/>
    <w:rsid w:val="0052161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95">
    <w:name w:val="xl95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sz w:val="24"/>
    </w:rPr>
  </w:style>
  <w:style w:type="paragraph" w:customStyle="1" w:styleId="xl96">
    <w:name w:val="xl96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97">
    <w:name w:val="xl97"/>
    <w:basedOn w:val="a9"/>
    <w:rsid w:val="00521619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98">
    <w:name w:val="xl98"/>
    <w:basedOn w:val="a9"/>
    <w:rsid w:val="0052161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99">
    <w:name w:val="xl99"/>
    <w:basedOn w:val="a9"/>
    <w:rsid w:val="00521619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100">
    <w:name w:val="xl100"/>
    <w:basedOn w:val="a9"/>
    <w:rsid w:val="00521619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101">
    <w:name w:val="xl101"/>
    <w:basedOn w:val="a9"/>
    <w:rsid w:val="005216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102">
    <w:name w:val="xl102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sz w:val="24"/>
    </w:rPr>
  </w:style>
  <w:style w:type="paragraph" w:customStyle="1" w:styleId="xl103">
    <w:name w:val="xl103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04">
    <w:name w:val="xl104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05">
    <w:name w:val="xl105"/>
    <w:basedOn w:val="a9"/>
    <w:rsid w:val="0052161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Cs w:val="22"/>
    </w:rPr>
  </w:style>
  <w:style w:type="paragraph" w:customStyle="1" w:styleId="xl106">
    <w:name w:val="xl106"/>
    <w:basedOn w:val="a9"/>
    <w:rsid w:val="00521619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07">
    <w:name w:val="xl107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color w:val="FF0000"/>
      <w:sz w:val="24"/>
    </w:rPr>
  </w:style>
  <w:style w:type="paragraph" w:customStyle="1" w:styleId="xl108">
    <w:name w:val="xl108"/>
    <w:basedOn w:val="a9"/>
    <w:rsid w:val="005216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PragmaticaCTT" w:hAnsi="PragmaticaCTT" w:cs="Times New Roman"/>
      <w:sz w:val="24"/>
    </w:rPr>
  </w:style>
  <w:style w:type="paragraph" w:customStyle="1" w:styleId="xl109">
    <w:name w:val="xl109"/>
    <w:basedOn w:val="a9"/>
    <w:rsid w:val="005216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110">
    <w:name w:val="xl110"/>
    <w:basedOn w:val="a9"/>
    <w:rsid w:val="0052161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111">
    <w:name w:val="xl111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112">
    <w:name w:val="xl112"/>
    <w:basedOn w:val="a9"/>
    <w:rsid w:val="0052161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113">
    <w:name w:val="xl113"/>
    <w:basedOn w:val="a9"/>
    <w:rsid w:val="0052161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114">
    <w:name w:val="xl114"/>
    <w:basedOn w:val="a9"/>
    <w:rsid w:val="00521619"/>
    <w:pPr>
      <w:pBdr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15">
    <w:name w:val="xl115"/>
    <w:basedOn w:val="a9"/>
    <w:rsid w:val="00521619"/>
    <w:pPr>
      <w:pBdr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16">
    <w:name w:val="xl116"/>
    <w:basedOn w:val="a9"/>
    <w:rsid w:val="00521619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17">
    <w:name w:val="xl117"/>
    <w:basedOn w:val="a9"/>
    <w:rsid w:val="00521619"/>
    <w:pPr>
      <w:pBdr>
        <w:top w:val="single" w:sz="8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18">
    <w:name w:val="xl118"/>
    <w:basedOn w:val="a9"/>
    <w:rsid w:val="00521619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19">
    <w:name w:val="xl119"/>
    <w:basedOn w:val="a9"/>
    <w:rsid w:val="0052161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20">
    <w:name w:val="xl120"/>
    <w:basedOn w:val="a9"/>
    <w:rsid w:val="0052161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21">
    <w:name w:val="xl121"/>
    <w:basedOn w:val="a9"/>
    <w:rsid w:val="00521619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22">
    <w:name w:val="xl122"/>
    <w:basedOn w:val="a9"/>
    <w:rsid w:val="0052161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23">
    <w:name w:val="xl123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24">
    <w:name w:val="xl124"/>
    <w:basedOn w:val="a9"/>
    <w:rsid w:val="0052161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25">
    <w:name w:val="xl125"/>
    <w:basedOn w:val="a9"/>
    <w:rsid w:val="0052161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26">
    <w:name w:val="xl126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27">
    <w:name w:val="xl127"/>
    <w:basedOn w:val="a9"/>
    <w:rsid w:val="005216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28">
    <w:name w:val="xl128"/>
    <w:basedOn w:val="a9"/>
    <w:rsid w:val="00521619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szCs w:val="22"/>
    </w:rPr>
  </w:style>
  <w:style w:type="paragraph" w:customStyle="1" w:styleId="xl129">
    <w:name w:val="xl129"/>
    <w:basedOn w:val="a9"/>
    <w:rsid w:val="00521619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szCs w:val="22"/>
    </w:rPr>
  </w:style>
  <w:style w:type="paragraph" w:customStyle="1" w:styleId="xl130">
    <w:name w:val="xl130"/>
    <w:basedOn w:val="a9"/>
    <w:rsid w:val="0052161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131">
    <w:name w:val="xl131"/>
    <w:basedOn w:val="a9"/>
    <w:rsid w:val="00521619"/>
    <w:pPr>
      <w:pBdr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32">
    <w:name w:val="xl132"/>
    <w:basedOn w:val="a9"/>
    <w:rsid w:val="0052161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33">
    <w:name w:val="xl133"/>
    <w:basedOn w:val="a9"/>
    <w:rsid w:val="0052161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34">
    <w:name w:val="xl134"/>
    <w:basedOn w:val="a9"/>
    <w:rsid w:val="0052161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35">
    <w:name w:val="xl135"/>
    <w:basedOn w:val="a9"/>
    <w:rsid w:val="0052161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36">
    <w:name w:val="xl136"/>
    <w:basedOn w:val="a9"/>
    <w:rsid w:val="005216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137">
    <w:name w:val="xl137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38">
    <w:name w:val="xl138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39">
    <w:name w:val="xl139"/>
    <w:basedOn w:val="a9"/>
    <w:rsid w:val="00521619"/>
    <w:pPr>
      <w:pBdr>
        <w:top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40">
    <w:name w:val="xl140"/>
    <w:basedOn w:val="a9"/>
    <w:rsid w:val="00521619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affff6">
    <w:name w:val="Знак"/>
    <w:basedOn w:val="a9"/>
    <w:rsid w:val="00521619"/>
    <w:pPr>
      <w:spacing w:after="160" w:line="240" w:lineRule="exact"/>
      <w:ind w:firstLine="0"/>
      <w:jc w:val="left"/>
    </w:pPr>
    <w:rPr>
      <w:rFonts w:ascii="Verdana" w:hAnsi="Verdana" w:cs="Times New Roman"/>
      <w:sz w:val="20"/>
      <w:szCs w:val="20"/>
      <w:lang w:val="en-US" w:eastAsia="en-US"/>
    </w:rPr>
  </w:style>
  <w:style w:type="numbering" w:customStyle="1" w:styleId="1e">
    <w:name w:val="ВНП Список_маркированный1"/>
    <w:basedOn w:val="ac"/>
    <w:rsid w:val="00521619"/>
  </w:style>
  <w:style w:type="paragraph" w:customStyle="1" w:styleId="affff7">
    <w:name w:val="основной"/>
    <w:basedOn w:val="af"/>
    <w:link w:val="affff8"/>
    <w:rsid w:val="00521619"/>
  </w:style>
  <w:style w:type="numbering" w:customStyle="1" w:styleId="10">
    <w:name w:val="Стиль1"/>
    <w:rsid w:val="00521619"/>
    <w:pPr>
      <w:numPr>
        <w:numId w:val="8"/>
      </w:numPr>
    </w:pPr>
  </w:style>
  <w:style w:type="character" w:customStyle="1" w:styleId="affff8">
    <w:name w:val="основной Знак"/>
    <w:link w:val="affff7"/>
    <w:rsid w:val="00521619"/>
  </w:style>
  <w:style w:type="numbering" w:customStyle="1" w:styleId="26">
    <w:name w:val="ВНП Список_маркированный2"/>
    <w:basedOn w:val="ac"/>
    <w:rsid w:val="00521619"/>
  </w:style>
  <w:style w:type="numbering" w:customStyle="1" w:styleId="33">
    <w:name w:val="ВНП Список_маркированный3"/>
    <w:basedOn w:val="ac"/>
    <w:rsid w:val="00521619"/>
  </w:style>
  <w:style w:type="numbering" w:customStyle="1" w:styleId="42">
    <w:name w:val="ВНП Список_маркированный4"/>
    <w:basedOn w:val="ac"/>
    <w:rsid w:val="00521619"/>
  </w:style>
  <w:style w:type="paragraph" w:styleId="affff9">
    <w:name w:val="TOC Heading"/>
    <w:basedOn w:val="11"/>
    <w:next w:val="a9"/>
    <w:uiPriority w:val="39"/>
    <w:qFormat/>
    <w:rsid w:val="00521619"/>
    <w:pPr>
      <w:ind w:left="0"/>
      <w:outlineLvl w:val="9"/>
    </w:pPr>
  </w:style>
  <w:style w:type="numbering" w:customStyle="1" w:styleId="5">
    <w:name w:val="ВНП Список_маркированный5"/>
    <w:basedOn w:val="ac"/>
    <w:rsid w:val="00521619"/>
    <w:pPr>
      <w:numPr>
        <w:numId w:val="3"/>
      </w:numPr>
    </w:pPr>
  </w:style>
  <w:style w:type="numbering" w:customStyle="1" w:styleId="62">
    <w:name w:val="ВНП Список_маркированный6"/>
    <w:basedOn w:val="ac"/>
    <w:rsid w:val="00521619"/>
  </w:style>
  <w:style w:type="numbering" w:customStyle="1" w:styleId="72">
    <w:name w:val="ВНП Список_маркированный7"/>
    <w:basedOn w:val="ac"/>
    <w:rsid w:val="00521619"/>
  </w:style>
  <w:style w:type="numbering" w:customStyle="1" w:styleId="82">
    <w:name w:val="ВНП Список_маркированный8"/>
    <w:basedOn w:val="ac"/>
    <w:rsid w:val="00521619"/>
  </w:style>
  <w:style w:type="numbering" w:customStyle="1" w:styleId="9">
    <w:name w:val="ВНП Список_маркированный9"/>
    <w:basedOn w:val="ac"/>
    <w:rsid w:val="00521619"/>
    <w:pPr>
      <w:numPr>
        <w:numId w:val="1"/>
      </w:numPr>
    </w:pPr>
  </w:style>
  <w:style w:type="character" w:styleId="affffa">
    <w:name w:val="Emphasis"/>
    <w:qFormat/>
    <w:rsid w:val="00521619"/>
    <w:rPr>
      <w:i/>
      <w:iCs/>
    </w:rPr>
  </w:style>
  <w:style w:type="paragraph" w:customStyle="1" w:styleId="1f">
    <w:name w:val="Знак1"/>
    <w:basedOn w:val="a9"/>
    <w:rsid w:val="00521619"/>
    <w:pPr>
      <w:spacing w:after="160" w:line="240" w:lineRule="exact"/>
      <w:ind w:left="1429" w:firstLine="0"/>
      <w:jc w:val="left"/>
    </w:pPr>
    <w:rPr>
      <w:rFonts w:ascii="Verdana" w:hAnsi="Verdana" w:cs="Times New Roman"/>
      <w:sz w:val="20"/>
      <w:szCs w:val="20"/>
      <w:lang w:val="en-US" w:eastAsia="en-US"/>
    </w:rPr>
  </w:style>
  <w:style w:type="paragraph" w:styleId="1f0">
    <w:name w:val="index 1"/>
    <w:basedOn w:val="a9"/>
    <w:next w:val="a9"/>
    <w:autoRedefine/>
    <w:rsid w:val="00521619"/>
    <w:pPr>
      <w:spacing w:line="240" w:lineRule="auto"/>
      <w:ind w:left="200" w:hanging="200"/>
      <w:jc w:val="left"/>
    </w:pPr>
    <w:rPr>
      <w:sz w:val="20"/>
    </w:rPr>
  </w:style>
  <w:style w:type="paragraph" w:customStyle="1" w:styleId="a0">
    <w:name w:val="Стиль Название объекта"/>
    <w:aliases w:val="Название объекта Знак + Arial 10 пт все пр..."/>
    <w:rsid w:val="00521619"/>
    <w:pPr>
      <w:numPr>
        <w:numId w:val="9"/>
      </w:numPr>
      <w:tabs>
        <w:tab w:val="clear" w:pos="913"/>
      </w:tabs>
      <w:ind w:firstLine="96"/>
    </w:pPr>
    <w:rPr>
      <w:rFonts w:ascii="Arial" w:hAnsi="Arial"/>
      <w:b/>
      <w:bCs/>
      <w:caps/>
    </w:rPr>
  </w:style>
  <w:style w:type="character" w:customStyle="1" w:styleId="affffb">
    <w:name w:val="ВНП Список маркированный Знак Знак"/>
    <w:rsid w:val="00521619"/>
    <w:rPr>
      <w:rFonts w:ascii="Arial" w:hAnsi="Arial" w:cs="Arial"/>
      <w:bCs/>
      <w:noProof/>
      <w:sz w:val="24"/>
      <w:szCs w:val="22"/>
      <w:lang w:val="ru-RU" w:eastAsia="ru-RU" w:bidi="ar-SA"/>
    </w:rPr>
  </w:style>
  <w:style w:type="character" w:customStyle="1" w:styleId="FontStyle27">
    <w:name w:val="Font Style27"/>
    <w:rsid w:val="00521619"/>
    <w:rPr>
      <w:rFonts w:ascii="Arial" w:hAnsi="Arial" w:cs="Arial"/>
      <w:sz w:val="20"/>
      <w:szCs w:val="20"/>
    </w:rPr>
  </w:style>
  <w:style w:type="paragraph" w:customStyle="1" w:styleId="af60">
    <w:name w:val="af6"/>
    <w:basedOn w:val="a9"/>
    <w:rsid w:val="00521619"/>
    <w:pPr>
      <w:autoSpaceDE w:val="0"/>
      <w:autoSpaceDN w:val="0"/>
      <w:spacing w:line="240" w:lineRule="auto"/>
      <w:ind w:firstLine="0"/>
    </w:pPr>
    <w:rPr>
      <w:rFonts w:ascii="Courier New" w:eastAsia="Calibri" w:hAnsi="Courier New" w:cs="Courier New"/>
      <w:color w:val="000000"/>
      <w:sz w:val="24"/>
    </w:rPr>
  </w:style>
  <w:style w:type="character" w:customStyle="1" w:styleId="af6">
    <w:name w:val="ВНП Приложение Знак"/>
    <w:link w:val="af5"/>
    <w:rsid w:val="00521619"/>
    <w:rPr>
      <w:rFonts w:ascii="Arial" w:hAnsi="Arial" w:cs="Arial"/>
      <w:b/>
      <w:sz w:val="22"/>
      <w:szCs w:val="24"/>
    </w:rPr>
  </w:style>
  <w:style w:type="paragraph" w:styleId="affffc">
    <w:name w:val="Plain Text"/>
    <w:basedOn w:val="a9"/>
    <w:link w:val="affffd"/>
    <w:rsid w:val="00521619"/>
    <w:pPr>
      <w:spacing w:line="240" w:lineRule="auto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ffd">
    <w:name w:val="Текст Знак"/>
    <w:link w:val="affffc"/>
    <w:rsid w:val="00521619"/>
    <w:rPr>
      <w:rFonts w:ascii="Courier New" w:hAnsi="Courier New" w:cs="Courier New"/>
    </w:rPr>
  </w:style>
  <w:style w:type="paragraph" w:customStyle="1" w:styleId="description2">
    <w:name w:val="description2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 w:cs="Times New Roman"/>
      <w:sz w:val="24"/>
    </w:rPr>
  </w:style>
  <w:style w:type="paragraph" w:customStyle="1" w:styleId="-">
    <w:name w:val="ПЗ_Список_Маркер-"/>
    <w:basedOn w:val="a9"/>
    <w:rsid w:val="00521619"/>
    <w:pPr>
      <w:numPr>
        <w:ilvl w:val="1"/>
        <w:numId w:val="10"/>
      </w:numPr>
      <w:tabs>
        <w:tab w:val="left" w:pos="900"/>
      </w:tabs>
      <w:spacing w:after="120"/>
      <w:contextualSpacing/>
    </w:pPr>
    <w:rPr>
      <w:sz w:val="24"/>
    </w:rPr>
  </w:style>
  <w:style w:type="paragraph" w:customStyle="1" w:styleId="a8">
    <w:name w:val="ПЗ_Текст_Список_Маркер"/>
    <w:basedOn w:val="-"/>
    <w:link w:val="affffe"/>
    <w:rsid w:val="00521619"/>
    <w:pPr>
      <w:numPr>
        <w:ilvl w:val="0"/>
      </w:numPr>
      <w:tabs>
        <w:tab w:val="clear" w:pos="900"/>
        <w:tab w:val="left" w:pos="6300"/>
      </w:tabs>
    </w:pPr>
  </w:style>
  <w:style w:type="character" w:customStyle="1" w:styleId="affffe">
    <w:name w:val="ПЗ_Текст_Список_Маркер Знак"/>
    <w:link w:val="a8"/>
    <w:rsid w:val="00521619"/>
    <w:rPr>
      <w:rFonts w:ascii="Arial" w:hAnsi="Arial" w:cs="Arial"/>
      <w:sz w:val="24"/>
      <w:szCs w:val="24"/>
    </w:rPr>
  </w:style>
  <w:style w:type="paragraph" w:customStyle="1" w:styleId="a7">
    <w:name w:val="МаркированныйСписок"/>
    <w:basedOn w:val="27"/>
    <w:rsid w:val="00521619"/>
    <w:pPr>
      <w:numPr>
        <w:numId w:val="11"/>
      </w:numPr>
    </w:pPr>
    <w:rPr>
      <w:rFonts w:ascii="Times New Roman" w:hAnsi="Times New Roman" w:cs="Times New Roman"/>
      <w:sz w:val="24"/>
    </w:rPr>
  </w:style>
  <w:style w:type="paragraph" w:styleId="27">
    <w:name w:val="List Bullet 2"/>
    <w:basedOn w:val="a9"/>
    <w:rsid w:val="00521619"/>
    <w:pPr>
      <w:tabs>
        <w:tab w:val="num" w:pos="567"/>
      </w:tabs>
      <w:spacing w:line="240" w:lineRule="auto"/>
      <w:ind w:left="720" w:firstLine="0"/>
      <w:jc w:val="left"/>
    </w:pPr>
    <w:rPr>
      <w:sz w:val="20"/>
    </w:rPr>
  </w:style>
  <w:style w:type="character" w:customStyle="1" w:styleId="FontStyle16">
    <w:name w:val="Font Style16"/>
    <w:rsid w:val="0052161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8">
    <w:name w:val="Font Style18"/>
    <w:rsid w:val="00521619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9"/>
    <w:rsid w:val="00521619"/>
    <w:pPr>
      <w:widowControl w:val="0"/>
      <w:autoSpaceDE w:val="0"/>
      <w:autoSpaceDN w:val="0"/>
      <w:adjustRightInd w:val="0"/>
      <w:spacing w:line="274" w:lineRule="exact"/>
      <w:ind w:firstLine="0"/>
      <w:jc w:val="left"/>
    </w:pPr>
    <w:rPr>
      <w:rFonts w:ascii="Times New Roman" w:hAnsi="Times New Roman" w:cs="Times New Roman"/>
      <w:sz w:val="24"/>
    </w:rPr>
  </w:style>
  <w:style w:type="character" w:customStyle="1" w:styleId="FontStyle17">
    <w:name w:val="Font Style17"/>
    <w:rsid w:val="00521619"/>
    <w:rPr>
      <w:rFonts w:ascii="Times New Roman" w:hAnsi="Times New Roman" w:cs="Times New Roman"/>
      <w:b/>
      <w:bCs/>
      <w:i/>
      <w:iCs/>
      <w:color w:val="000000"/>
      <w:sz w:val="22"/>
      <w:szCs w:val="22"/>
    </w:rPr>
  </w:style>
  <w:style w:type="paragraph" w:customStyle="1" w:styleId="afffff">
    <w:name w:val="Стиль в рамке"/>
    <w:rsid w:val="00521619"/>
    <w:rPr>
      <w:rFonts w:ascii="Arial" w:hAnsi="Arial"/>
      <w:noProof/>
    </w:rPr>
  </w:style>
  <w:style w:type="paragraph" w:customStyle="1" w:styleId="1">
    <w:name w:val="Список1"/>
    <w:basedOn w:val="a9"/>
    <w:rsid w:val="00521619"/>
    <w:pPr>
      <w:widowControl w:val="0"/>
      <w:numPr>
        <w:numId w:val="12"/>
      </w:numPr>
      <w:tabs>
        <w:tab w:val="clear" w:pos="530"/>
        <w:tab w:val="num" w:pos="709"/>
      </w:tabs>
      <w:spacing w:line="240" w:lineRule="auto"/>
      <w:ind w:left="709" w:hanging="283"/>
    </w:pPr>
    <w:rPr>
      <w:rFonts w:ascii="Times New Roman" w:hAnsi="Times New Roman" w:cs="Times New Roman"/>
      <w:sz w:val="28"/>
      <w:szCs w:val="20"/>
    </w:rPr>
  </w:style>
  <w:style w:type="paragraph" w:customStyle="1" w:styleId="Standard">
    <w:name w:val="Standard"/>
    <w:rsid w:val="00F71C40"/>
    <w:pPr>
      <w:widowControl w:val="0"/>
      <w:suppressAutoHyphens/>
      <w:autoSpaceDN w:val="0"/>
      <w:textAlignment w:val="baseline"/>
    </w:pPr>
    <w:rPr>
      <w:kern w:val="3"/>
    </w:rPr>
  </w:style>
  <w:style w:type="paragraph" w:customStyle="1" w:styleId="Default">
    <w:name w:val="Default"/>
    <w:rsid w:val="001962B1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customStyle="1" w:styleId="ConsPlusNormal">
    <w:name w:val="ConsPlusNormal"/>
    <w:rsid w:val="001433B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f3">
    <w:name w:val="Абзац списка Знак"/>
    <w:link w:val="aff2"/>
    <w:uiPriority w:val="34"/>
    <w:locked/>
    <w:rsid w:val="00C646A7"/>
    <w:rPr>
      <w:rFonts w:eastAsia="Calibri"/>
      <w:sz w:val="24"/>
      <w:szCs w:val="22"/>
      <w:lang w:eastAsia="en-US"/>
    </w:rPr>
  </w:style>
  <w:style w:type="paragraph" w:customStyle="1" w:styleId="afffff0">
    <w:name w:val="норма"/>
    <w:basedOn w:val="aff2"/>
    <w:link w:val="afffff1"/>
    <w:qFormat/>
    <w:rsid w:val="00C646A7"/>
    <w:pPr>
      <w:ind w:left="0"/>
    </w:pPr>
    <w:rPr>
      <w:rFonts w:ascii="Calibri" w:hAnsi="Calibri"/>
      <w:sz w:val="28"/>
      <w:szCs w:val="28"/>
    </w:rPr>
  </w:style>
  <w:style w:type="character" w:customStyle="1" w:styleId="afffff1">
    <w:name w:val="норма Знак"/>
    <w:basedOn w:val="aff3"/>
    <w:link w:val="afffff0"/>
    <w:rsid w:val="00C646A7"/>
    <w:rPr>
      <w:rFonts w:ascii="Calibri" w:eastAsia="Calibri" w:hAnsi="Calibri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header" Target="header7.xml"/><Relationship Id="rId26" Type="http://schemas.openxmlformats.org/officeDocument/2006/relationships/header" Target="header11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4.xml"/><Relationship Id="rId25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8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0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28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2" Type="http://schemas.openxmlformats.org/officeDocument/2006/relationships/header" Target="header9.xml"/><Relationship Id="rId27" Type="http://schemas.openxmlformats.org/officeDocument/2006/relationships/footer" Target="footer9.xml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2696-7603\&#1064;&#1072;&#1073;&#1083;&#1086;&#1085;\&#1054;&#1058;&#1056;\&#1064;&#1072;&#1073;&#1083;&#1086;&#1085;_2696-760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3EE44F-3122-4DEF-8B43-3F2776DA9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Шаблон_2696-7603</Template>
  <TotalTime>521</TotalTime>
  <Pages>1</Pages>
  <Words>2333</Words>
  <Characters>13301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заказчика</vt:lpstr>
    </vt:vector>
  </TitlesOfParts>
  <Company>vnipi</Company>
  <LinksUpToDate>false</LinksUpToDate>
  <CharactersWithSpaces>15603</CharactersWithSpaces>
  <SharedDoc>false</SharedDoc>
  <HLinks>
    <vt:vector size="30" baseType="variant">
      <vt:variant>
        <vt:i4>1638452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_Toc415569335</vt:lpwstr>
      </vt:variant>
      <vt:variant>
        <vt:i4>1638452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_Toc415569334</vt:lpwstr>
      </vt:variant>
      <vt:variant>
        <vt:i4>1638452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_Toc415569333</vt:lpwstr>
      </vt:variant>
      <vt:variant>
        <vt:i4>1638452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_Toc415569332</vt:lpwstr>
      </vt:variant>
      <vt:variant>
        <vt:i4>1638452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_Toc415569331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заказчика</dc:title>
  <dc:creator>SChudinova</dc:creator>
  <cp:lastModifiedBy>Alex</cp:lastModifiedBy>
  <cp:revision>23</cp:revision>
  <cp:lastPrinted>2015-05-22T11:31:00Z</cp:lastPrinted>
  <dcterms:created xsi:type="dcterms:W3CDTF">2015-10-09T11:53:00Z</dcterms:created>
  <dcterms:modified xsi:type="dcterms:W3CDTF">2015-11-30T10:56:00Z</dcterms:modified>
</cp:coreProperties>
</file>